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1D336" w14:textId="386CB8F8" w:rsidR="00E75AF2" w:rsidRPr="004E7133" w:rsidRDefault="002D4E62">
      <w:pPr>
        <w:pStyle w:val="Standard"/>
        <w:jc w:val="center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>SPECYFIKACJA TECHNICZNA WYKONANIA I ODBIORU ROBÓT DOTYCZĄCYCH CAŁOROCZNEGO BIEŻĄCEGO UTRZYMANIA CZYSTOŚCI NA TERENIE MIASTA</w:t>
      </w:r>
      <w:r w:rsidRPr="004E7133">
        <w:rPr>
          <w:rFonts w:ascii="Century Gothic" w:hAnsi="Century Gothic" w:cs="Times New Roman"/>
          <w:b/>
          <w:bCs/>
        </w:rPr>
        <w:t xml:space="preserve"> NOWY TOMYŚL W OKRESIE OD 01 STYCZNIA 2025  DO 31 GRUDNIA 2025 R. ORAZ </w:t>
      </w:r>
    </w:p>
    <w:p w14:paraId="48F08EA4" w14:textId="77777777" w:rsidR="00E75AF2" w:rsidRPr="004E7133" w:rsidRDefault="002D4E62">
      <w:pPr>
        <w:pStyle w:val="Standard"/>
        <w:jc w:val="center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 xml:space="preserve">OD 01 STYCZNIA 2026 DO 31 GRUDNIA 2026 </w:t>
      </w:r>
      <w:r w:rsidRPr="004E7133">
        <w:rPr>
          <w:rFonts w:ascii="Century Gothic" w:hAnsi="Century Gothic" w:cs="Times New Roman"/>
          <w:b/>
          <w:bCs/>
        </w:rPr>
        <w:t>r.  (2 lata)</w:t>
      </w:r>
    </w:p>
    <w:p w14:paraId="4F9D031E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</w:rPr>
      </w:pPr>
    </w:p>
    <w:p w14:paraId="558D720F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2E5D9353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56E9A3E1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5C40C893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3C5BA770" w14:textId="77777777" w:rsidR="00E75AF2" w:rsidRPr="004E7133" w:rsidRDefault="002D4E62">
      <w:pPr>
        <w:pStyle w:val="Standard"/>
        <w:rPr>
          <w:rFonts w:ascii="Century Gothic" w:hAnsi="Century Gothic"/>
        </w:rPr>
      </w:pPr>
      <w:r w:rsidRPr="004E7133">
        <w:rPr>
          <w:rFonts w:ascii="Century Gothic" w:hAnsi="Century Gothic" w:cs="Times New Roman"/>
        </w:rPr>
        <w:t xml:space="preserve">                                                          </w:t>
      </w:r>
      <w:r w:rsidRPr="004E7133">
        <w:rPr>
          <w:rFonts w:ascii="Century Gothic" w:hAnsi="Century Gothic" w:cs="Times New Roman"/>
          <w:sz w:val="32"/>
          <w:szCs w:val="32"/>
        </w:rPr>
        <w:t xml:space="preserve">  </w:t>
      </w:r>
      <w:r w:rsidRPr="004E7133">
        <w:rPr>
          <w:rFonts w:ascii="Century Gothic" w:hAnsi="Century Gothic" w:cs="Times New Roman"/>
          <w:b/>
          <w:bCs/>
          <w:sz w:val="32"/>
          <w:szCs w:val="32"/>
        </w:rPr>
        <w:t xml:space="preserve"> R E J O N  I</w:t>
      </w:r>
    </w:p>
    <w:p w14:paraId="23334D14" w14:textId="77777777" w:rsidR="00E75AF2" w:rsidRPr="004E7133" w:rsidRDefault="002D4E6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  <w:r w:rsidRPr="004E7133">
        <w:rPr>
          <w:rFonts w:ascii="Century Gothic" w:hAnsi="Century Gothic" w:cs="Times New Roman"/>
          <w:b/>
          <w:bCs/>
          <w:sz w:val="32"/>
          <w:szCs w:val="32"/>
        </w:rPr>
        <w:t xml:space="preserve">                                              </w:t>
      </w:r>
    </w:p>
    <w:p w14:paraId="0220C67F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3E6B9B87" w14:textId="77777777" w:rsidR="00E75AF2" w:rsidRPr="004E7133" w:rsidRDefault="002D4E6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  <w:r w:rsidRPr="004E7133">
        <w:rPr>
          <w:rFonts w:ascii="Century Gothic" w:hAnsi="Century Gothic" w:cs="Times New Roman"/>
          <w:b/>
          <w:bCs/>
          <w:sz w:val="32"/>
          <w:szCs w:val="32"/>
        </w:rPr>
        <w:t xml:space="preserve">                                          OBRĘB  MIASTA</w:t>
      </w:r>
    </w:p>
    <w:p w14:paraId="413A5606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7602F5B3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6A98C5D7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01EAC604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26BB3310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76A2BBB6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5C083039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412EE555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3F20B390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  <w:sz w:val="32"/>
          <w:szCs w:val="32"/>
        </w:rPr>
      </w:pPr>
    </w:p>
    <w:p w14:paraId="6495724D" w14:textId="50D48887" w:rsidR="00E75AF2" w:rsidRPr="004E7133" w:rsidRDefault="0044747B">
      <w:pPr>
        <w:pStyle w:val="Standard"/>
        <w:rPr>
          <w:rFonts w:ascii="Century Gothic" w:hAnsi="Century Gothic" w:cs="Times New Roman"/>
          <w:b/>
          <w:bCs/>
        </w:rPr>
      </w:pPr>
      <w:r>
        <w:rPr>
          <w:rFonts w:ascii="Century Gothic" w:hAnsi="Century Gothic" w:cs="Times New Roman"/>
          <w:b/>
          <w:bCs/>
        </w:rPr>
        <w:t>K</w:t>
      </w:r>
      <w:r w:rsidR="002D4E62" w:rsidRPr="004E7133">
        <w:rPr>
          <w:rFonts w:ascii="Century Gothic" w:hAnsi="Century Gothic" w:cs="Times New Roman"/>
          <w:b/>
          <w:bCs/>
        </w:rPr>
        <w:t>od usług Wspólnego Słownika Zamówień CPV:</w:t>
      </w:r>
    </w:p>
    <w:p w14:paraId="544EEFC1" w14:textId="77777777" w:rsidR="00E75AF2" w:rsidRPr="004E7133" w:rsidRDefault="00E75AF2">
      <w:pPr>
        <w:pStyle w:val="Standard"/>
        <w:rPr>
          <w:rFonts w:ascii="Century Gothic" w:hAnsi="Century Gothic" w:cs="Times New Roman"/>
          <w:b/>
          <w:bCs/>
        </w:rPr>
      </w:pPr>
    </w:p>
    <w:p w14:paraId="73509BA6" w14:textId="77777777" w:rsidR="00E75AF2" w:rsidRPr="004E7133" w:rsidRDefault="002D4E62">
      <w:pPr>
        <w:pStyle w:val="Standard"/>
        <w:spacing w:line="300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90060000-3   </w:t>
      </w:r>
      <w:r w:rsidRPr="004E7133">
        <w:rPr>
          <w:rFonts w:ascii="Century Gothic" w:hAnsi="Century Gothic" w:cs="Times New Roman"/>
        </w:rPr>
        <w:tab/>
        <w:t>Usługi sprzątania oraz usługi sanitarne na obszarach miejskich lub</w:t>
      </w:r>
    </w:p>
    <w:p w14:paraId="767015A7" w14:textId="77777777" w:rsidR="00E75AF2" w:rsidRPr="004E7133" w:rsidRDefault="002D4E62">
      <w:pPr>
        <w:pStyle w:val="Standard"/>
        <w:spacing w:line="300" w:lineRule="auto"/>
        <w:ind w:left="1418" w:firstLine="709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wiejskich oraz usługi powiązane</w:t>
      </w:r>
    </w:p>
    <w:p w14:paraId="39A8E3DB" w14:textId="1F3A1FC7" w:rsidR="004E7133" w:rsidRDefault="004E7133">
      <w:pPr>
        <w:pStyle w:val="Standard"/>
        <w:spacing w:line="300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90513200-8  </w:t>
      </w:r>
      <w:r w:rsidRPr="004E7133"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 w:rsidRPr="004E7133">
        <w:rPr>
          <w:rFonts w:ascii="Century Gothic" w:hAnsi="Century Gothic" w:cs="Times New Roman"/>
        </w:rPr>
        <w:t>Usługi wywozu stałych odpadów miejskich</w:t>
      </w:r>
    </w:p>
    <w:p w14:paraId="394C9954" w14:textId="1142807C" w:rsidR="004E7133" w:rsidRPr="004E7133" w:rsidRDefault="004E7133">
      <w:pPr>
        <w:pStyle w:val="Standard"/>
        <w:spacing w:line="300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90610000-6 </w:t>
      </w:r>
      <w:r w:rsidRPr="004E7133"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 w:rsidRPr="004E7133">
        <w:rPr>
          <w:rFonts w:ascii="Century Gothic" w:hAnsi="Century Gothic" w:cs="Times New Roman"/>
        </w:rPr>
        <w:t>Usługi sprzątania i zamiatania ulic</w:t>
      </w:r>
    </w:p>
    <w:p w14:paraId="3938E801" w14:textId="6484B2EA" w:rsidR="004E7133" w:rsidRPr="004E7133" w:rsidRDefault="004E7133" w:rsidP="004E7133">
      <w:pPr>
        <w:pStyle w:val="Standard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90620000-9 </w:t>
      </w:r>
      <w:r w:rsidRPr="004E7133"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 w:rsidRPr="004E7133">
        <w:rPr>
          <w:rFonts w:ascii="Century Gothic" w:hAnsi="Century Gothic" w:cs="Times New Roman"/>
        </w:rPr>
        <w:t>Usługi odśnieżania</w:t>
      </w:r>
    </w:p>
    <w:p w14:paraId="626493B4" w14:textId="51D0B7D6" w:rsidR="00E75AF2" w:rsidRPr="004E7133" w:rsidRDefault="004E7133" w:rsidP="004E7133">
      <w:pPr>
        <w:pStyle w:val="Standard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90630000-2  </w:t>
      </w:r>
      <w:r w:rsidRPr="004E7133"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 w:rsidRPr="004E7133">
        <w:rPr>
          <w:rFonts w:ascii="Century Gothic" w:hAnsi="Century Gothic" w:cs="Times New Roman"/>
        </w:rPr>
        <w:t>Usługi usuwania oblodzeni</w:t>
      </w:r>
    </w:p>
    <w:p w14:paraId="478353B5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142F0F23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6C647705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6536FBB1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09629F54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27870DD1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0329DC87" w14:textId="77777777" w:rsidR="00E75AF2" w:rsidRPr="004E7133" w:rsidRDefault="00E75AF2">
      <w:pPr>
        <w:pStyle w:val="Standard"/>
        <w:rPr>
          <w:rFonts w:ascii="Century Gothic" w:hAnsi="Century Gothic" w:cs="Times New Roman"/>
          <w:sz w:val="36"/>
          <w:szCs w:val="36"/>
        </w:rPr>
      </w:pPr>
    </w:p>
    <w:p w14:paraId="77FDD319" w14:textId="77777777" w:rsidR="00E75AF2" w:rsidRDefault="00E75AF2">
      <w:pPr>
        <w:pStyle w:val="Standard"/>
        <w:rPr>
          <w:rFonts w:ascii="Century Gothic" w:hAnsi="Century Gothic" w:cs="Times New Roman"/>
          <w:sz w:val="36"/>
          <w:szCs w:val="36"/>
        </w:rPr>
      </w:pPr>
    </w:p>
    <w:p w14:paraId="3C60DCA6" w14:textId="77777777" w:rsidR="004E7133" w:rsidRDefault="004E7133">
      <w:pPr>
        <w:pStyle w:val="Standard"/>
        <w:rPr>
          <w:rFonts w:ascii="Century Gothic" w:hAnsi="Century Gothic" w:cs="Times New Roman"/>
          <w:sz w:val="36"/>
          <w:szCs w:val="36"/>
        </w:rPr>
      </w:pPr>
    </w:p>
    <w:p w14:paraId="2170F8E1" w14:textId="77777777" w:rsidR="004E7133" w:rsidRPr="004E7133" w:rsidRDefault="004E7133">
      <w:pPr>
        <w:pStyle w:val="Standard"/>
        <w:rPr>
          <w:rFonts w:ascii="Century Gothic" w:hAnsi="Century Gothic" w:cs="Times New Roman"/>
          <w:sz w:val="36"/>
          <w:szCs w:val="36"/>
        </w:rPr>
      </w:pPr>
    </w:p>
    <w:p w14:paraId="5F985ECB" w14:textId="77777777" w:rsidR="00E75AF2" w:rsidRPr="004E7133" w:rsidRDefault="00E75AF2">
      <w:pPr>
        <w:pStyle w:val="Standard"/>
        <w:rPr>
          <w:rFonts w:ascii="Century Gothic" w:hAnsi="Century Gothic" w:cs="Times New Roman"/>
          <w:sz w:val="36"/>
          <w:szCs w:val="36"/>
        </w:rPr>
      </w:pPr>
    </w:p>
    <w:p w14:paraId="73797420" w14:textId="77777777" w:rsidR="00E75AF2" w:rsidRPr="004E7133" w:rsidRDefault="002D4E62">
      <w:pPr>
        <w:pStyle w:val="Standard"/>
        <w:jc w:val="center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lastRenderedPageBreak/>
        <w:t>OPIS PRZEDMIOTU ZAMÓWIENIA</w:t>
      </w:r>
    </w:p>
    <w:p w14:paraId="1568DC6C" w14:textId="77777777" w:rsidR="00E75AF2" w:rsidRPr="004E7133" w:rsidRDefault="002D4E62">
      <w:pPr>
        <w:pStyle w:val="Standard"/>
        <w:jc w:val="center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dla zadania pn.</w:t>
      </w:r>
    </w:p>
    <w:p w14:paraId="72DCEB2E" w14:textId="77777777" w:rsidR="00E75AF2" w:rsidRPr="004E7133" w:rsidRDefault="002D4E62">
      <w:pPr>
        <w:pStyle w:val="Standard"/>
        <w:autoSpaceDE w:val="0"/>
        <w:jc w:val="center"/>
        <w:rPr>
          <w:rFonts w:ascii="Century Gothic" w:hAnsi="Century Gothic"/>
        </w:rPr>
      </w:pPr>
      <w:r w:rsidRPr="004E7133">
        <w:rPr>
          <w:rFonts w:ascii="Century Gothic" w:eastAsia="Times New Roman" w:hAnsi="Century Gothic" w:cs="Times New Roman"/>
          <w:b/>
          <w:bCs/>
          <w:color w:val="000000"/>
        </w:rPr>
        <w:t>Utrzymanie czystości na terenie miasta Nowy Tomyśl - REJON I</w:t>
      </w:r>
    </w:p>
    <w:p w14:paraId="20373CA6" w14:textId="77777777" w:rsidR="00E75AF2" w:rsidRPr="004E7133" w:rsidRDefault="00E75AF2">
      <w:pPr>
        <w:pStyle w:val="Standard"/>
        <w:jc w:val="center"/>
        <w:rPr>
          <w:rFonts w:ascii="Century Gothic" w:hAnsi="Century Gothic" w:cs="Times New Roman"/>
        </w:rPr>
      </w:pPr>
    </w:p>
    <w:p w14:paraId="021E6661" w14:textId="77777777" w:rsidR="00E75AF2" w:rsidRPr="004E7133" w:rsidRDefault="00E75AF2">
      <w:pPr>
        <w:pStyle w:val="Standard"/>
        <w:jc w:val="center"/>
        <w:rPr>
          <w:rFonts w:ascii="Century Gothic" w:hAnsi="Century Gothic" w:cs="Times New Roman"/>
        </w:rPr>
      </w:pPr>
    </w:p>
    <w:p w14:paraId="634A41F2" w14:textId="77777777" w:rsidR="00E75AF2" w:rsidRPr="004E7133" w:rsidRDefault="002D4E62">
      <w:pPr>
        <w:pStyle w:val="Standard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1. Zestawienie powierzchni do obsługi w I standardzie</w:t>
      </w:r>
    </w:p>
    <w:p w14:paraId="32D0CF49" w14:textId="77777777" w:rsidR="00E75AF2" w:rsidRPr="004E7133" w:rsidRDefault="002D4E62">
      <w:pPr>
        <w:pStyle w:val="Standard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           </w:t>
      </w:r>
    </w:p>
    <w:tbl>
      <w:tblPr>
        <w:tblW w:w="9663" w:type="dxa"/>
        <w:tblInd w:w="-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7"/>
        <w:gridCol w:w="1418"/>
        <w:gridCol w:w="2483"/>
        <w:gridCol w:w="1775"/>
      </w:tblGrid>
      <w:tr w:rsidR="00E75AF2" w:rsidRPr="004E7133" w14:paraId="12455833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AD035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Nazwa ulicy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6679BF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Standard sprzątania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597D5D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Częstotliwość sprzątania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B1EB1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Powierzchnia m</w:t>
            </w: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E75AF2" w:rsidRPr="004E7133" w14:paraId="1FBD50CA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56596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Poznańska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26E2CA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73B2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5CE04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5.952</w:t>
            </w:r>
          </w:p>
        </w:tc>
      </w:tr>
      <w:tr w:rsidR="00E75AF2" w:rsidRPr="004E7133" w14:paraId="65580615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D106F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Witosa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5D4D4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29658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E72D5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2.580</w:t>
            </w:r>
          </w:p>
        </w:tc>
      </w:tr>
      <w:tr w:rsidR="00E75AF2" w:rsidRPr="004E7133" w14:paraId="7F6F5035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E300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Jana Pawła II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4E1DE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9E86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6485D6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1.708</w:t>
            </w:r>
          </w:p>
        </w:tc>
      </w:tr>
      <w:tr w:rsidR="00E75AF2" w:rsidRPr="004E7133" w14:paraId="110C3A33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50FE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Piłsudskiego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07E3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6E7B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401F8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10.625</w:t>
            </w:r>
          </w:p>
        </w:tc>
      </w:tr>
      <w:tr w:rsidR="00E75AF2" w:rsidRPr="004E7133" w14:paraId="17EE17A4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21655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Krótka a Bohaterów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A420E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04DF7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CA90D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  425</w:t>
            </w:r>
          </w:p>
        </w:tc>
      </w:tr>
      <w:tr w:rsidR="00E75AF2" w:rsidRPr="004E7133" w14:paraId="56EF29B0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D9FB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Krótka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5A8C5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84D4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89F97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1.060</w:t>
            </w:r>
          </w:p>
        </w:tc>
      </w:tr>
      <w:tr w:rsidR="00E75AF2" w:rsidRPr="004E7133" w14:paraId="287B02C7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F29D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Długa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5F6D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AD9F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7AB7F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3.437</w:t>
            </w:r>
          </w:p>
        </w:tc>
      </w:tr>
      <w:tr w:rsidR="00E75AF2" w:rsidRPr="004E7133" w14:paraId="1975BA35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6456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Mickiewicza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0D089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D155A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4 razy na  </w:t>
            </w:r>
            <w:r w:rsidRPr="004E7133">
              <w:rPr>
                <w:rFonts w:ascii="Century Gothic" w:hAnsi="Century Gothic" w:cs="Times New Roman"/>
                <w:sz w:val="22"/>
                <w:szCs w:val="22"/>
              </w:rPr>
              <w:t>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8E1A7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1.235</w:t>
            </w:r>
          </w:p>
        </w:tc>
      </w:tr>
      <w:tr w:rsidR="00E75AF2" w:rsidRPr="004E7133" w14:paraId="30445786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5445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Ogrodowa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C9E1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8DCCD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B6A28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4.228</w:t>
            </w:r>
          </w:p>
        </w:tc>
      </w:tr>
      <w:tr w:rsidR="00E75AF2" w:rsidRPr="004E7133" w14:paraId="0B657483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DE851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Barteckiego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4EC9F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164FC1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E573B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3.219</w:t>
            </w:r>
          </w:p>
        </w:tc>
      </w:tr>
      <w:tr w:rsidR="00E75AF2" w:rsidRPr="004E7133" w14:paraId="4A3D5291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385A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pl. Niepodległości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B3D1F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4A5DA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B82FF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7.494</w:t>
            </w:r>
          </w:p>
        </w:tc>
      </w:tr>
      <w:tr w:rsidR="00E75AF2" w:rsidRPr="004E7133" w14:paraId="3EDBB9D9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56E0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pl. Chopina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AC4DA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ED5E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00E27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6.986</w:t>
            </w:r>
          </w:p>
        </w:tc>
      </w:tr>
      <w:tr w:rsidR="00E75AF2" w:rsidRPr="004E7133" w14:paraId="75923189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57ED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Stary zieleniak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8FE31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087D51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C6598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1.186</w:t>
            </w:r>
          </w:p>
        </w:tc>
      </w:tr>
      <w:tr w:rsidR="00E75AF2" w:rsidRPr="004E7133" w14:paraId="01E98380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3534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Mały deptak PKO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D891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195E5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037CC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1.325</w:t>
            </w:r>
          </w:p>
        </w:tc>
      </w:tr>
      <w:tr w:rsidR="00E75AF2" w:rsidRPr="004E7133" w14:paraId="231DB1A6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6678A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Sienkiewicza do obwodnicy + ścieżka rowerowa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30610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068AAD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2FFD8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25.816</w:t>
            </w:r>
          </w:p>
        </w:tc>
      </w:tr>
      <w:tr w:rsidR="00E75AF2" w:rsidRPr="004E7133" w14:paraId="2DA6B129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34FF4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Kościuszki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3215B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770B68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FD6208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6.000</w:t>
            </w:r>
          </w:p>
        </w:tc>
      </w:tr>
      <w:tr w:rsidR="00E75AF2" w:rsidRPr="004E7133" w14:paraId="2770EBD3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E74D1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Ścieżka rowerowa </w:t>
            </w:r>
            <w:proofErr w:type="spellStart"/>
            <w:r w:rsidRPr="004E7133">
              <w:rPr>
                <w:rFonts w:ascii="Century Gothic" w:hAnsi="Century Gothic" w:cs="Times New Roman"/>
                <w:sz w:val="22"/>
                <w:szCs w:val="22"/>
              </w:rPr>
              <w:t>Nt</w:t>
            </w:r>
            <w:proofErr w:type="spellEnd"/>
            <w:r w:rsidRPr="004E7133">
              <w:rPr>
                <w:rFonts w:ascii="Century Gothic" w:hAnsi="Century Gothic" w:cs="Times New Roman"/>
                <w:sz w:val="22"/>
                <w:szCs w:val="22"/>
              </w:rPr>
              <w:t>- St. Tomyśl - Róża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84FAA4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904185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2E39EC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18.250</w:t>
            </w:r>
          </w:p>
        </w:tc>
      </w:tr>
      <w:tr w:rsidR="00E75AF2" w:rsidRPr="004E7133" w14:paraId="198E5008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13D65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Janusa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13B06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2907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4C2E06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6.000</w:t>
            </w:r>
          </w:p>
        </w:tc>
      </w:tr>
      <w:tr w:rsidR="00E75AF2" w:rsidRPr="004E7133" w14:paraId="3ECA6212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A1110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Musiała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18313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59AE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B423B2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6.844</w:t>
            </w:r>
          </w:p>
        </w:tc>
      </w:tr>
      <w:tr w:rsidR="00E75AF2" w:rsidRPr="004E7133" w14:paraId="03A595AB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1106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Parking przy ul. Szpitalnej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7FEECE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F91A2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6CD7F4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1.000</w:t>
            </w:r>
          </w:p>
        </w:tc>
      </w:tr>
      <w:tr w:rsidR="00E75AF2" w:rsidRPr="004E7133" w14:paraId="60949F55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6B758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Ścieżka rowerowa NT – Boruja Kościelna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8761B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BC04B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CE406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5.000</w:t>
            </w:r>
          </w:p>
        </w:tc>
      </w:tr>
      <w:tr w:rsidR="00E75AF2" w:rsidRPr="004E7133" w14:paraId="78570073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B161F6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Ścieżka rowerowa Przyłęk – od „BERO” do drogi wojewódzkiej 305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07EB4A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DA565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2E3293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13.000</w:t>
            </w:r>
          </w:p>
        </w:tc>
      </w:tr>
      <w:tr w:rsidR="00E75AF2" w:rsidRPr="004E7133" w14:paraId="6169E348" w14:textId="77777777">
        <w:tblPrEx>
          <w:tblCellMar>
            <w:top w:w="0" w:type="dxa"/>
            <w:bottom w:w="0" w:type="dxa"/>
          </w:tblCellMar>
        </w:tblPrEx>
        <w:tc>
          <w:tcPr>
            <w:tcW w:w="39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B92DD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Ścieżka rowerowa ul. Leśna Nowy Tomyśl - Paproć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1F967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pierwszy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DB865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4 razy na m-c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BE1CF6" w14:textId="77777777" w:rsidR="00E75AF2" w:rsidRPr="004E7133" w:rsidRDefault="002D4E62">
            <w:pPr>
              <w:pStyle w:val="TableContents"/>
              <w:ind w:right="234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6.805</w:t>
            </w:r>
          </w:p>
        </w:tc>
      </w:tr>
      <w:tr w:rsidR="00E75AF2" w:rsidRPr="004E7133" w14:paraId="792C6045" w14:textId="77777777">
        <w:tblPrEx>
          <w:tblCellMar>
            <w:top w:w="0" w:type="dxa"/>
            <w:bottom w:w="0" w:type="dxa"/>
          </w:tblCellMar>
        </w:tblPrEx>
        <w:tc>
          <w:tcPr>
            <w:tcW w:w="7888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130CD" w14:textId="77777777" w:rsidR="00E75AF2" w:rsidRPr="004E7133" w:rsidRDefault="002D4E62">
            <w:pPr>
              <w:pStyle w:val="TableContents"/>
              <w:jc w:val="right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 xml:space="preserve"> RAZEM:</w:t>
            </w:r>
          </w:p>
        </w:tc>
        <w:tc>
          <w:tcPr>
            <w:tcW w:w="17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9F4A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 xml:space="preserve">           140.175 </w:t>
            </w:r>
          </w:p>
        </w:tc>
      </w:tr>
    </w:tbl>
    <w:p w14:paraId="36762596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6D8CC255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4C0824B9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6F75B222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113FB5E5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1.1 Opis zakresu działań dla standardu I</w:t>
      </w:r>
    </w:p>
    <w:p w14:paraId="5431C943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 xml:space="preserve"> </w:t>
      </w:r>
    </w:p>
    <w:p w14:paraId="1502FC97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>Okres wiosenny</w:t>
      </w:r>
    </w:p>
    <w:p w14:paraId="2EA0D9E4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Porządkowanie ulic, parkingów, placów i przyległych chodników oraz przystanków autobusowych po okresie zimowym poprzez </w:t>
      </w:r>
      <w:r w:rsidRPr="004E7133">
        <w:rPr>
          <w:rFonts w:ascii="Century Gothic" w:hAnsi="Century Gothic" w:cs="Times New Roman"/>
        </w:rPr>
        <w:t>zbieranie, zgarnianie i zamiatanie między innymi piasku pozimowego wraz z wywozem i utylizacją,</w:t>
      </w:r>
    </w:p>
    <w:p w14:paraId="6BD3B9AC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utrzymywanie w czystości ulic, parkingów, placów, chodników, przystanków autobusowych poprzez zamiatanie zamiatarką nawierzchni oraz  zbieranie odpadów i psich odchodów również z trawników przyległych do  placów ulic i parkingów na których odbywa się sprzątanie,</w:t>
      </w:r>
    </w:p>
    <w:p w14:paraId="3486DE04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 raz w tygodniu koszy ulicznych i pojemników na psie odchody oraz ich sukcesywne czyszczenie i uzupełnianie woreczków na psie odchody</w:t>
      </w:r>
    </w:p>
    <w:p w14:paraId="350013E6" w14:textId="77777777" w:rsidR="00E75AF2" w:rsidRPr="004E7133" w:rsidRDefault="00E75AF2">
      <w:pPr>
        <w:pStyle w:val="Standard"/>
        <w:spacing w:line="288" w:lineRule="auto"/>
        <w:ind w:left="426" w:hanging="284"/>
        <w:rPr>
          <w:rFonts w:ascii="Century Gothic" w:hAnsi="Century Gothic" w:cs="Times New Roman"/>
        </w:rPr>
      </w:pPr>
    </w:p>
    <w:p w14:paraId="5F082D3A" w14:textId="77777777" w:rsidR="00E75AF2" w:rsidRPr="004E7133" w:rsidRDefault="002D4E62">
      <w:pPr>
        <w:pStyle w:val="Standard"/>
        <w:spacing w:line="288" w:lineRule="auto"/>
        <w:ind w:left="426" w:hanging="284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>Okres letni</w:t>
      </w:r>
    </w:p>
    <w:p w14:paraId="57BBFFA2" w14:textId="77777777" w:rsidR="00E75AF2" w:rsidRPr="004E7133" w:rsidRDefault="00E75AF2">
      <w:pPr>
        <w:pStyle w:val="Standard"/>
        <w:spacing w:line="288" w:lineRule="auto"/>
        <w:ind w:left="426" w:hanging="284"/>
        <w:rPr>
          <w:rFonts w:ascii="Century Gothic" w:hAnsi="Century Gothic" w:cs="Times New Roman"/>
        </w:rPr>
      </w:pPr>
    </w:p>
    <w:p w14:paraId="624AC377" w14:textId="77777777" w:rsidR="00E75AF2" w:rsidRPr="004E7133" w:rsidRDefault="002D4E62">
      <w:pPr>
        <w:pStyle w:val="Standard"/>
        <w:numPr>
          <w:ilvl w:val="0"/>
          <w:numId w:val="2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bieżące utrzymywanie w czystości ulic, parkingów, placów, chodników, przystanków autobusowych poprzez zamiatanie zamiatarką nawierzchni oraz  zbieranie odpadów i psich odchodów również z trawników przyległych do  placów ulic i </w:t>
      </w:r>
      <w:r w:rsidRPr="004E7133">
        <w:rPr>
          <w:rFonts w:ascii="Century Gothic" w:hAnsi="Century Gothic" w:cs="Times New Roman"/>
        </w:rPr>
        <w:t>parkingów na których odbywa się sprzątanie,</w:t>
      </w:r>
    </w:p>
    <w:p w14:paraId="69398F5C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 raz w tygodniu koszy ulicznych i pojemników na psie odchody oraz ich sukcesywne czyszczenie,</w:t>
      </w:r>
    </w:p>
    <w:p w14:paraId="603DA22C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koszenie ścieżek rowerowych, rowów i poboczy obustronnie na szerokości 2,0 m licząc od krawędzi jezdni, koszenie rowów, podcinanie gałęzi wchodzących w pas ścieżki rowerowej. Usługa będzie wykonywana  4 razy w okresach od kwietnia do września przy założeniu jeden raz w miesiącu.</w:t>
      </w:r>
    </w:p>
    <w:p w14:paraId="37836573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46D7C318" w14:textId="77777777" w:rsidR="00E75AF2" w:rsidRPr="004E7133" w:rsidRDefault="002D4E62">
      <w:pPr>
        <w:pStyle w:val="Standard"/>
        <w:spacing w:line="288" w:lineRule="auto"/>
        <w:ind w:left="426" w:hanging="284"/>
        <w:rPr>
          <w:rFonts w:ascii="Century Gothic" w:hAnsi="Century Gothic"/>
        </w:rPr>
      </w:pPr>
      <w:r w:rsidRPr="004E7133">
        <w:rPr>
          <w:rFonts w:ascii="Century Gothic" w:hAnsi="Century Gothic" w:cs="Times New Roman"/>
        </w:rPr>
        <w:t xml:space="preserve"> </w:t>
      </w:r>
      <w:r w:rsidRPr="004E7133">
        <w:rPr>
          <w:rFonts w:ascii="Century Gothic" w:hAnsi="Century Gothic" w:cs="Times New Roman"/>
          <w:b/>
          <w:bCs/>
        </w:rPr>
        <w:t>Okres jesienny</w:t>
      </w:r>
    </w:p>
    <w:p w14:paraId="5E645326" w14:textId="77777777" w:rsidR="00E75AF2" w:rsidRPr="004E7133" w:rsidRDefault="00E75AF2">
      <w:pPr>
        <w:pStyle w:val="Standard"/>
        <w:spacing w:line="288" w:lineRule="auto"/>
        <w:ind w:left="426" w:hanging="284"/>
        <w:rPr>
          <w:rFonts w:ascii="Century Gothic" w:hAnsi="Century Gothic" w:cs="Times New Roman"/>
          <w:b/>
          <w:bCs/>
        </w:rPr>
      </w:pPr>
    </w:p>
    <w:p w14:paraId="49D6B411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porządkowanie  ulic, parkingów, placów i przyległych chodników oraz przystanków autobusowych  poprzez zbieranie, zgarnianie i zamiatanie liści i gałęzi wraz z ich wywozem i utylizacją,</w:t>
      </w:r>
    </w:p>
    <w:p w14:paraId="4CC6D328" w14:textId="77777777" w:rsidR="00E75AF2" w:rsidRPr="004E7133" w:rsidRDefault="002D4E62">
      <w:pPr>
        <w:pStyle w:val="Standard"/>
        <w:numPr>
          <w:ilvl w:val="0"/>
          <w:numId w:val="2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utrzymywanie w czystości ulic, parkingów, placów, chodników, przystanków autobusowych poprzez zamiatanie zamiatarką nawierzchni oraz  zbieranie odpadów i psich odchodów również z trawników przyległych do  placów ulic i parkingów na których odbywa się sprzątanie,</w:t>
      </w:r>
    </w:p>
    <w:p w14:paraId="029F7D5A" w14:textId="77777777" w:rsidR="00E75AF2" w:rsidRPr="004E7133" w:rsidRDefault="002D4E62">
      <w:pPr>
        <w:pStyle w:val="Standard"/>
        <w:numPr>
          <w:ilvl w:val="0"/>
          <w:numId w:val="3"/>
        </w:numPr>
        <w:spacing w:line="288" w:lineRule="auto"/>
        <w:ind w:left="426" w:hanging="284"/>
        <w:jc w:val="both"/>
        <w:rPr>
          <w:rFonts w:ascii="Century Gothic" w:hAnsi="Century Gothic"/>
        </w:rPr>
      </w:pPr>
      <w:r w:rsidRPr="004E7133">
        <w:rPr>
          <w:rFonts w:ascii="Century Gothic" w:hAnsi="Century Gothic" w:cs="Times New Roman"/>
        </w:rPr>
        <w:t>opróżnianie minimum  raz w tygodniu koszy ulicznych i pojemników na psie odchody oraz ich sukcesywne czyszczenie</w:t>
      </w:r>
      <w:r w:rsidRPr="004E7133">
        <w:rPr>
          <w:rFonts w:ascii="Century Gothic" w:hAnsi="Century Gothic" w:cs="Times New Roman"/>
          <w:b/>
          <w:bCs/>
        </w:rPr>
        <w:t xml:space="preserve"> </w:t>
      </w:r>
      <w:bookmarkStart w:id="0" w:name="_Hlk528221721"/>
      <w:r w:rsidRPr="004E7133">
        <w:rPr>
          <w:rFonts w:ascii="Century Gothic" w:hAnsi="Century Gothic" w:cs="Times New Roman"/>
        </w:rPr>
        <w:t>oraz uzupełnianie woreczków na psie odchody</w:t>
      </w:r>
    </w:p>
    <w:p w14:paraId="3B9894AD" w14:textId="77777777" w:rsidR="00E75AF2" w:rsidRPr="004E7133" w:rsidRDefault="00E75AF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</w:rPr>
      </w:pPr>
    </w:p>
    <w:p w14:paraId="678C866B" w14:textId="77777777" w:rsidR="00E75AF2" w:rsidRPr="004E7133" w:rsidRDefault="00E75AF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</w:rPr>
      </w:pPr>
    </w:p>
    <w:p w14:paraId="150D91FD" w14:textId="77777777" w:rsidR="00E75AF2" w:rsidRPr="004E7133" w:rsidRDefault="002D4E6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>Okres zimowy</w:t>
      </w:r>
    </w:p>
    <w:p w14:paraId="44A64597" w14:textId="77777777" w:rsidR="00E75AF2" w:rsidRPr="004E7133" w:rsidRDefault="00E75AF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  <w:b/>
          <w:bCs/>
        </w:rPr>
      </w:pPr>
    </w:p>
    <w:p w14:paraId="39C891EA" w14:textId="77777777" w:rsidR="00E75AF2" w:rsidRPr="004E7133" w:rsidRDefault="002D4E62">
      <w:pPr>
        <w:pStyle w:val="Standard"/>
        <w:numPr>
          <w:ilvl w:val="0"/>
          <w:numId w:val="3"/>
        </w:numPr>
        <w:spacing w:line="288" w:lineRule="auto"/>
        <w:ind w:left="426" w:hanging="284"/>
        <w:jc w:val="both"/>
        <w:rPr>
          <w:rFonts w:ascii="Century Gothic" w:hAnsi="Century Gothic"/>
        </w:rPr>
      </w:pPr>
      <w:r w:rsidRPr="004E7133">
        <w:rPr>
          <w:rFonts w:ascii="Century Gothic" w:hAnsi="Century Gothic" w:cs="Times New Roman"/>
          <w:bCs/>
        </w:rPr>
        <w:t xml:space="preserve">usuwanie śliskości zimowej przy zastosowaniu odpowiednich (właściwych) środków chemicznych i </w:t>
      </w:r>
      <w:proofErr w:type="spellStart"/>
      <w:r w:rsidRPr="004E7133">
        <w:rPr>
          <w:rFonts w:ascii="Century Gothic" w:hAnsi="Century Gothic" w:cs="Times New Roman"/>
          <w:bCs/>
        </w:rPr>
        <w:t>uszorstniających</w:t>
      </w:r>
      <w:proofErr w:type="spellEnd"/>
      <w:r w:rsidRPr="004E7133">
        <w:rPr>
          <w:rFonts w:ascii="Century Gothic" w:hAnsi="Century Gothic" w:cs="Times New Roman"/>
          <w:bCs/>
        </w:rPr>
        <w:t xml:space="preserve">, </w:t>
      </w:r>
      <w:proofErr w:type="spellStart"/>
      <w:r w:rsidRPr="004E7133">
        <w:rPr>
          <w:rFonts w:ascii="Century Gothic" w:hAnsi="Century Gothic" w:cs="Times New Roman"/>
          <w:bCs/>
        </w:rPr>
        <w:t>odpłużanie</w:t>
      </w:r>
      <w:proofErr w:type="spellEnd"/>
      <w:r w:rsidRPr="004E7133">
        <w:rPr>
          <w:rFonts w:ascii="Century Gothic" w:hAnsi="Century Gothic" w:cs="Times New Roman"/>
          <w:bCs/>
        </w:rPr>
        <w:t xml:space="preserve">  jezdni przy zastosowaniu pojazdów mechanicznych, </w:t>
      </w:r>
      <w:proofErr w:type="spellStart"/>
      <w:r w:rsidRPr="004E7133">
        <w:rPr>
          <w:rFonts w:ascii="Century Gothic" w:hAnsi="Century Gothic" w:cs="Times New Roman"/>
          <w:bCs/>
        </w:rPr>
        <w:t>uszorstnienie</w:t>
      </w:r>
      <w:proofErr w:type="spellEnd"/>
      <w:r w:rsidRPr="004E7133">
        <w:rPr>
          <w:rFonts w:ascii="Century Gothic" w:hAnsi="Century Gothic" w:cs="Times New Roman"/>
          <w:bCs/>
        </w:rPr>
        <w:t xml:space="preserve"> nawierzchni po odgarnięciu śniegu i lodu.</w:t>
      </w:r>
    </w:p>
    <w:p w14:paraId="5E92929A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  <w:bCs/>
        </w:rPr>
      </w:pPr>
      <w:r w:rsidRPr="004E7133">
        <w:rPr>
          <w:rFonts w:ascii="Century Gothic" w:hAnsi="Century Gothic" w:cs="Times New Roman"/>
          <w:bCs/>
        </w:rPr>
        <w:t>Pełnienie nadzoru dyspozytorskiego w godz. 22.00 do 7.00 pod kątem podejmowania odpowiednich działań w porozumieniu z Zamawiającym. Wykonawca prowadził będzie prace związane z zimowym utrzymaniem  dróg i ulic oraz chodników w sposób zapewniający utrzymanie zgodnie z określonymi w specyfikacji standardami .</w:t>
      </w:r>
    </w:p>
    <w:p w14:paraId="380EFA8F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  <w:bCs/>
        </w:rPr>
      </w:pPr>
      <w:r w:rsidRPr="004E7133">
        <w:rPr>
          <w:rFonts w:ascii="Century Gothic" w:hAnsi="Century Gothic" w:cs="Times New Roman"/>
          <w:bCs/>
        </w:rPr>
        <w:t xml:space="preserve">Zapewnienie w przypadku wystąpienia nadzwyczajnych warunków atmosferycznych (intensywne opady śniegu, zawieje, zamiecie śnieżne) specjalistycznego sprzętu </w:t>
      </w:r>
      <w:r w:rsidRPr="004E7133">
        <w:rPr>
          <w:rFonts w:ascii="Century Gothic" w:hAnsi="Century Gothic" w:cs="Times New Roman"/>
          <w:bCs/>
        </w:rPr>
        <w:t>koniecznego do likwidacji tych skutków w ramach zawartej umowy. Wywożenie śniegu i błota z terenu objętego zamówieniem . Wywóz śniegu oraz miejsce jego składowania należy do Wykonawcy, zgodnie z obowiązującymi przepisami w tym zakresie.</w:t>
      </w:r>
      <w:bookmarkEnd w:id="0"/>
    </w:p>
    <w:p w14:paraId="31AF06E8" w14:textId="77777777" w:rsidR="00E75AF2" w:rsidRPr="004E7133" w:rsidRDefault="002D4E62">
      <w:pPr>
        <w:pStyle w:val="Standard"/>
        <w:numPr>
          <w:ilvl w:val="0"/>
          <w:numId w:val="2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(w przypadku gdy nie będą występowały opady śniegu i gdy śnieg nie będzie zalegał na tych terenach) utrzymywanie w czystości ulic, parkingów, placów, chodników, przystanków autobusowych poprzez zamiatanie nawierzchni oraz  zbieranie odpadów i psich odchodów również z trawników przyległych do placów ulic i parkingów na których odbywa się sprzątanie,</w:t>
      </w:r>
    </w:p>
    <w:p w14:paraId="22A8CCA6" w14:textId="77777777" w:rsidR="00E75AF2" w:rsidRPr="004E7133" w:rsidRDefault="002D4E62">
      <w:pPr>
        <w:pStyle w:val="Standard"/>
        <w:numPr>
          <w:ilvl w:val="0"/>
          <w:numId w:val="4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raz w tygodniu koszy ulicznych i pojemników na psie odchody oraz ich sukcesywne czyszczenie ,uzupełnianie worków w koszach na psie odchody.</w:t>
      </w:r>
    </w:p>
    <w:p w14:paraId="40BFB207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Odpady </w:t>
      </w:r>
      <w:r w:rsidRPr="004E7133">
        <w:rPr>
          <w:rFonts w:ascii="Century Gothic" w:hAnsi="Century Gothic" w:cs="Times New Roman"/>
        </w:rPr>
        <w:t>zebrane podczas sprzątania wykonawca zagospodaruje we własnym zakresie zgodnie z ustawą „ O odpadach”</w:t>
      </w:r>
    </w:p>
    <w:p w14:paraId="151D9974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2B94A1A0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2.  Zestawienie powierzchni do obsługi w II standardzie</w:t>
      </w:r>
    </w:p>
    <w:p w14:paraId="00095098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3"/>
        <w:gridCol w:w="1762"/>
        <w:gridCol w:w="2550"/>
        <w:gridCol w:w="2263"/>
      </w:tblGrid>
      <w:tr w:rsidR="00E75AF2" w:rsidRPr="004E7133" w14:paraId="1386EEAA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65860E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Nazwa ulicy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4685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Standard sprzątania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B44511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Częstotliwość sprzątania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A721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Powierzchnia m</w:t>
            </w: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E75AF2" w:rsidRPr="004E7133" w14:paraId="04065D72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EA63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Zbąszyńska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C014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</w:t>
            </w: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A8E9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DD3E2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14.618</w:t>
            </w:r>
          </w:p>
        </w:tc>
      </w:tr>
      <w:tr w:rsidR="00E75AF2" w:rsidRPr="004E7133" w14:paraId="593E1449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B97D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Brzozowa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BBF49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61A4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A0C13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1.079</w:t>
            </w:r>
          </w:p>
        </w:tc>
      </w:tr>
      <w:tr w:rsidR="00E75AF2" w:rsidRPr="004E7133" w14:paraId="3F5679FB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D172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3-go Stycznia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D01F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1245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B0B1E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25.496</w:t>
            </w:r>
          </w:p>
        </w:tc>
      </w:tr>
      <w:tr w:rsidR="00E75AF2" w:rsidRPr="004E7133" w14:paraId="234A3F01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2643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Szkolna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C014D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AC71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5325E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            1.230</w:t>
            </w:r>
          </w:p>
        </w:tc>
      </w:tr>
      <w:tr w:rsidR="00E75AF2" w:rsidRPr="004E7133" w14:paraId="16F7C388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FD0C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Norwida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8F36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D939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439BD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515</w:t>
            </w:r>
          </w:p>
        </w:tc>
      </w:tr>
      <w:tr w:rsidR="00E75AF2" w:rsidRPr="004E7133" w14:paraId="4FA92DED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4F0E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lastRenderedPageBreak/>
              <w:t>Asnyka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AA61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351F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D649A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 625</w:t>
            </w:r>
          </w:p>
        </w:tc>
      </w:tr>
      <w:tr w:rsidR="00E75AF2" w:rsidRPr="004E7133" w14:paraId="372035E1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3CFF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Półwiejska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DFBAA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C86C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BF203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2.976</w:t>
            </w:r>
          </w:p>
        </w:tc>
      </w:tr>
      <w:tr w:rsidR="00E75AF2" w:rsidRPr="004E7133" w14:paraId="5CB1FD09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FDBF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Kanałowa + parking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5994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5DB6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F21D6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3.600</w:t>
            </w:r>
          </w:p>
        </w:tc>
      </w:tr>
      <w:tr w:rsidR="00E75AF2" w:rsidRPr="004E7133" w14:paraId="7433EC46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52A7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Wiatrakowa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C170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BB5DD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CCF27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3.480</w:t>
            </w:r>
          </w:p>
        </w:tc>
      </w:tr>
      <w:tr w:rsidR="00E75AF2" w:rsidRPr="004E7133" w14:paraId="28FC19FC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FC22D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Paprocka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1F4E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</w:t>
            </w: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D882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E1804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5.481</w:t>
            </w:r>
          </w:p>
        </w:tc>
      </w:tr>
      <w:tr w:rsidR="00E75AF2" w:rsidRPr="004E7133" w14:paraId="22519DEC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DABC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Ślósarskiego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45D04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14D3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5C7DC4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4.165</w:t>
            </w:r>
          </w:p>
        </w:tc>
      </w:tr>
      <w:tr w:rsidR="00E75AF2" w:rsidRPr="004E7133" w14:paraId="76738D34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438C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Olchowa  + Poprzeczna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32685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9C2A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DC175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5.789</w:t>
            </w:r>
          </w:p>
        </w:tc>
      </w:tr>
      <w:tr w:rsidR="00E75AF2" w:rsidRPr="004E7133" w14:paraId="12D0235F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FCECB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Szpitalna + parking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206D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C4DB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DBAB2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2.748</w:t>
            </w:r>
          </w:p>
        </w:tc>
      </w:tr>
      <w:tr w:rsidR="00E75AF2" w:rsidRPr="004E7133" w14:paraId="049B5155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9ABC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Kwiatowa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0014F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EEB85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</w:t>
            </w:r>
            <w:r w:rsidRPr="004E7133">
              <w:rPr>
                <w:rFonts w:ascii="Century Gothic" w:hAnsi="Century Gothic" w:cs="Times New Roman"/>
                <w:sz w:val="22"/>
                <w:szCs w:val="22"/>
              </w:rPr>
              <w:t>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E3385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1.393</w:t>
            </w:r>
          </w:p>
        </w:tc>
      </w:tr>
      <w:tr w:rsidR="00E75AF2" w:rsidRPr="004E7133" w14:paraId="580E1131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BDF7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Broniewskiego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83A1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A1D4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16C21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3.900</w:t>
            </w:r>
          </w:p>
        </w:tc>
      </w:tr>
      <w:tr w:rsidR="00E75AF2" w:rsidRPr="004E7133" w14:paraId="301F8F94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67186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Konopnickiej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2DEAA9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02C1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827E7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5.600</w:t>
            </w:r>
          </w:p>
        </w:tc>
      </w:tr>
      <w:tr w:rsidR="00E75AF2" w:rsidRPr="004E7133" w14:paraId="21C532A2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3DF4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Szczanieckiej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8AD2F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8C57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CDE9E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2.233</w:t>
            </w:r>
          </w:p>
        </w:tc>
      </w:tr>
      <w:tr w:rsidR="00E75AF2" w:rsidRPr="004E7133" w14:paraId="0DF94B1D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4459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Komunalna + ścieżka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EC2C4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2BE4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AAB44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3.915</w:t>
            </w:r>
          </w:p>
        </w:tc>
      </w:tr>
      <w:tr w:rsidR="00E75AF2" w:rsidRPr="004E7133" w14:paraId="01F894C7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3513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Topolowa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0190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CFE2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F0B7D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1.626</w:t>
            </w:r>
          </w:p>
        </w:tc>
      </w:tr>
      <w:tr w:rsidR="00E75AF2" w:rsidRPr="004E7133" w14:paraId="7A190508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04C0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Wierzbowa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1185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06945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372D5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2.005</w:t>
            </w:r>
          </w:p>
        </w:tc>
      </w:tr>
      <w:tr w:rsidR="00E75AF2" w:rsidRPr="004E7133" w14:paraId="7FD0F7B9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E2F1D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Tuwima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4177A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5656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02891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312</w:t>
            </w:r>
          </w:p>
        </w:tc>
      </w:tr>
      <w:tr w:rsidR="00E75AF2" w:rsidRPr="004E7133" w14:paraId="4FCC0817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C652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Kolejowa do granic miasta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04C45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FAF67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F0A55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15.000</w:t>
            </w:r>
          </w:p>
        </w:tc>
      </w:tr>
      <w:tr w:rsidR="00E75AF2" w:rsidRPr="004E7133" w14:paraId="70E3F937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F307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Lipowa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27A4E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</w:t>
            </w: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AC39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EA670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700</w:t>
            </w:r>
          </w:p>
        </w:tc>
      </w:tr>
      <w:tr w:rsidR="00E75AF2" w:rsidRPr="004E7133" w14:paraId="4AFC216E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CADB6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Skłodowskiej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10D5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97D9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3485E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800</w:t>
            </w:r>
          </w:p>
        </w:tc>
      </w:tr>
      <w:tr w:rsidR="00E75AF2" w:rsidRPr="004E7133" w14:paraId="17ACA42F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B464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pl. Urzędu + parking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449BD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DD51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4AFE4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1.100</w:t>
            </w:r>
          </w:p>
        </w:tc>
      </w:tr>
      <w:tr w:rsidR="00E75AF2" w:rsidRPr="004E7133" w14:paraId="39964F25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2362A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Tysiąclecia – parking przy PKO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CC11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8651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A5BF4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1.700</w:t>
            </w:r>
          </w:p>
        </w:tc>
      </w:tr>
      <w:tr w:rsidR="00E75AF2" w:rsidRPr="004E7133" w14:paraId="31C915BD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71E6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Wypoczynkowa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70939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9B07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2A5A3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5.100</w:t>
            </w:r>
          </w:p>
        </w:tc>
      </w:tr>
      <w:tr w:rsidR="00E75AF2" w:rsidRPr="004E7133" w14:paraId="4EE39D10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53BDF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Pl. Dworcowy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C8AF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B3F4D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8618F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 2.330</w:t>
            </w:r>
          </w:p>
        </w:tc>
      </w:tr>
      <w:tr w:rsidR="00E75AF2" w:rsidRPr="004E7133" w14:paraId="2EDBC112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D613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Kolejowa - parking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7D5E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68F2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DE15E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             486    </w:t>
            </w:r>
          </w:p>
        </w:tc>
      </w:tr>
      <w:tr w:rsidR="00E75AF2" w:rsidRPr="004E7133" w14:paraId="2DC8F228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A94E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Nowa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0033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83AE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7CB25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 3.156</w:t>
            </w:r>
          </w:p>
        </w:tc>
      </w:tr>
      <w:tr w:rsidR="00E75AF2" w:rsidRPr="004E7133" w14:paraId="34EA9341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FEA65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Deptak Wypoczynkowa a PKS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0788E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D995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113A0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  1.500</w:t>
            </w:r>
          </w:p>
        </w:tc>
      </w:tr>
      <w:tr w:rsidR="00E75AF2" w:rsidRPr="004E7133" w14:paraId="2323EB43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FEBF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Lawendowa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B79C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ACEF6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271C9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            2.082</w:t>
            </w:r>
          </w:p>
        </w:tc>
      </w:tr>
      <w:tr w:rsidR="00E75AF2" w:rsidRPr="004E7133" w14:paraId="4BBC29E4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5288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Rzemieślnicza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FBB6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600E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 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DF350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1.330</w:t>
            </w:r>
          </w:p>
        </w:tc>
      </w:tr>
      <w:tr w:rsidR="00E75AF2" w:rsidRPr="004E7133" w14:paraId="5A6518E4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FE3E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Działkowa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6C0C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D698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74454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5.360</w:t>
            </w:r>
          </w:p>
        </w:tc>
      </w:tr>
      <w:tr w:rsidR="00E75AF2" w:rsidRPr="004E7133" w14:paraId="5F70546F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8BC8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Storczykowa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4FE0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31A5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6E29B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860</w:t>
            </w:r>
          </w:p>
        </w:tc>
      </w:tr>
      <w:tr w:rsidR="00E75AF2" w:rsidRPr="004E7133" w14:paraId="220E2361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4176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Świerkowa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234D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1E9F5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92B47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3.394</w:t>
            </w:r>
          </w:p>
        </w:tc>
      </w:tr>
      <w:tr w:rsidR="00E75AF2" w:rsidRPr="004E7133" w14:paraId="4D82F48F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FF8E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proofErr w:type="spellStart"/>
            <w:r w:rsidRPr="004E7133">
              <w:rPr>
                <w:rFonts w:ascii="Century Gothic" w:hAnsi="Century Gothic" w:cs="Times New Roman"/>
                <w:sz w:val="22"/>
                <w:szCs w:val="22"/>
              </w:rPr>
              <w:t>Hołogi</w:t>
            </w:r>
            <w:proofErr w:type="spellEnd"/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BDC3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2C8D0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A942B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3.006</w:t>
            </w:r>
          </w:p>
        </w:tc>
      </w:tr>
      <w:tr w:rsidR="00E75AF2" w:rsidRPr="004E7133" w14:paraId="4FD819D5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D01F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Zaułek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14FC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E401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E6291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675</w:t>
            </w:r>
          </w:p>
        </w:tc>
      </w:tr>
      <w:tr w:rsidR="00E75AF2" w:rsidRPr="004E7133" w14:paraId="1E1FD308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3F35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Koszykowa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A5CB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2CC3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132A0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1.460</w:t>
            </w:r>
          </w:p>
        </w:tc>
      </w:tr>
      <w:tr w:rsidR="00E75AF2" w:rsidRPr="004E7133" w14:paraId="0779B570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FA88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Lutowa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04B7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BA53D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m-c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FEF7EB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2.510</w:t>
            </w:r>
          </w:p>
        </w:tc>
      </w:tr>
      <w:tr w:rsidR="00E75AF2" w:rsidRPr="004E7133" w14:paraId="445A3770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322C9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Granitowa , Kanałowa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6028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FB2B0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 miesiąc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E009D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12.440</w:t>
            </w:r>
          </w:p>
        </w:tc>
      </w:tr>
      <w:tr w:rsidR="00E75AF2" w:rsidRPr="004E7133" w14:paraId="57859D1E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0DAA9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lastRenderedPageBreak/>
              <w:t xml:space="preserve">Łącznik Ogrodowa - </w:t>
            </w:r>
            <w:r w:rsidRPr="004E7133">
              <w:rPr>
                <w:rFonts w:ascii="Century Gothic" w:hAnsi="Century Gothic" w:cs="Times New Roman"/>
                <w:sz w:val="22"/>
                <w:szCs w:val="22"/>
              </w:rPr>
              <w:t>Olchowa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53F3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6DFD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miesiąc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64A86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916</w:t>
            </w:r>
          </w:p>
        </w:tc>
      </w:tr>
      <w:tr w:rsidR="00E75AF2" w:rsidRPr="004E7133" w14:paraId="679323DE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9771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Łącznik Działkowa a parking WSPA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A1289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5C43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 na  miesiąc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4955E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1.060</w:t>
            </w:r>
          </w:p>
        </w:tc>
      </w:tr>
      <w:tr w:rsidR="00E75AF2" w:rsidRPr="004E7133" w14:paraId="4E9C57A6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3EAF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Wiatrakowa – bloki JANTAR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AE8F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82BA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 xml:space="preserve">2 razy na  miesiąc 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EF93D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1.613</w:t>
            </w:r>
          </w:p>
        </w:tc>
      </w:tr>
      <w:tr w:rsidR="00E75AF2" w:rsidRPr="004E7133" w14:paraId="78D90727" w14:textId="77777777">
        <w:tblPrEx>
          <w:tblCellMar>
            <w:top w:w="0" w:type="dxa"/>
            <w:bottom w:w="0" w:type="dxa"/>
          </w:tblCellMar>
        </w:tblPrEx>
        <w:tc>
          <w:tcPr>
            <w:tcW w:w="3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B67E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Parking PKP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CDDC9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drugi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5209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2 razy na  miesiąc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02004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sz w:val="22"/>
                <w:szCs w:val="22"/>
              </w:rPr>
              <w:t>5.111</w:t>
            </w:r>
          </w:p>
        </w:tc>
      </w:tr>
      <w:tr w:rsidR="00E75AF2" w:rsidRPr="004E7133" w14:paraId="1E037338" w14:textId="77777777">
        <w:tblPrEx>
          <w:tblCellMar>
            <w:top w:w="0" w:type="dxa"/>
            <w:bottom w:w="0" w:type="dxa"/>
          </w:tblCellMar>
        </w:tblPrEx>
        <w:tc>
          <w:tcPr>
            <w:tcW w:w="7375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44ADF" w14:textId="77777777" w:rsidR="00E75AF2" w:rsidRPr="004E7133" w:rsidRDefault="002D4E62">
            <w:pPr>
              <w:pStyle w:val="TableContents"/>
              <w:jc w:val="right"/>
              <w:rPr>
                <w:rFonts w:ascii="Century Gothic" w:hAnsi="Century Gothic" w:cs="Times New Roman"/>
                <w:b/>
                <w:bCs/>
              </w:rPr>
            </w:pPr>
            <w:r w:rsidRPr="004E7133">
              <w:rPr>
                <w:rFonts w:ascii="Century Gothic" w:hAnsi="Century Gothic" w:cs="Times New Roman"/>
                <w:b/>
                <w:bCs/>
              </w:rPr>
              <w:t xml:space="preserve"> RAZEM:</w:t>
            </w:r>
          </w:p>
        </w:tc>
        <w:tc>
          <w:tcPr>
            <w:tcW w:w="2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E90F7A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b/>
                <w:bCs/>
              </w:rPr>
            </w:pPr>
            <w:r w:rsidRPr="004E7133">
              <w:rPr>
                <w:rFonts w:ascii="Century Gothic" w:hAnsi="Century Gothic" w:cs="Times New Roman"/>
                <w:b/>
                <w:bCs/>
              </w:rPr>
              <w:t xml:space="preserve">  166.475</w:t>
            </w:r>
          </w:p>
        </w:tc>
      </w:tr>
    </w:tbl>
    <w:p w14:paraId="0567F228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7FC18E97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3F88418C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2.1 Opis zakresu </w:t>
      </w:r>
      <w:r w:rsidRPr="004E7133">
        <w:rPr>
          <w:rFonts w:ascii="Century Gothic" w:hAnsi="Century Gothic" w:cs="Times New Roman"/>
        </w:rPr>
        <w:t>działań dla standardu II</w:t>
      </w:r>
    </w:p>
    <w:p w14:paraId="69477A17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7623A336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 xml:space="preserve">Okres wiosenny </w:t>
      </w:r>
    </w:p>
    <w:p w14:paraId="50394D2C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porządkowanie  ulic, parkingów, placów i przyległych chodników oraz przystanków autobusowych po okresie zimowym poprzez zbieranie, zgarnianie i zamiatanie między innymi piasku pozimowego wraz z wywozem i utylizacją,</w:t>
      </w:r>
    </w:p>
    <w:p w14:paraId="415262E2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utrzymywanie w czystości ulic, parkingów, placów, chodników, przystanków autobusowych poprzez zamiatanie zamiatarką nawierzchni oraz  zbieranie odpadów i psich odchodów również z trawników przyległych do  placów ulic i parkingów na których odbywa się sprzątanie,</w:t>
      </w:r>
    </w:p>
    <w:p w14:paraId="10A84009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  cztery razy w miesiącu koszy ulicznych i pojemników na psie odchody oraz ich sukcesywne czyszczenie wraz z uzupełnianiem worków na psie odchody</w:t>
      </w:r>
    </w:p>
    <w:p w14:paraId="21AD5B22" w14:textId="77777777" w:rsidR="00E75AF2" w:rsidRPr="004E7133" w:rsidRDefault="00E75AF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  <w:b/>
          <w:bCs/>
        </w:rPr>
      </w:pPr>
    </w:p>
    <w:p w14:paraId="128DF43B" w14:textId="77777777" w:rsidR="00E75AF2" w:rsidRPr="004E7133" w:rsidRDefault="002D4E6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>Okres letni</w:t>
      </w:r>
    </w:p>
    <w:p w14:paraId="6ADF3CD8" w14:textId="77777777" w:rsidR="00E75AF2" w:rsidRPr="004E7133" w:rsidRDefault="00E75AF2">
      <w:pPr>
        <w:pStyle w:val="Standard"/>
        <w:spacing w:line="288" w:lineRule="auto"/>
        <w:ind w:left="426" w:hanging="284"/>
        <w:rPr>
          <w:rFonts w:ascii="Century Gothic" w:hAnsi="Century Gothic" w:cs="Times New Roman"/>
        </w:rPr>
      </w:pPr>
    </w:p>
    <w:p w14:paraId="112E1A44" w14:textId="77777777" w:rsidR="00E75AF2" w:rsidRPr="004E7133" w:rsidRDefault="002D4E62">
      <w:pPr>
        <w:pStyle w:val="Standard"/>
        <w:numPr>
          <w:ilvl w:val="0"/>
          <w:numId w:val="2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bieżące utrzymywanie w czystości ulic, parkingów, </w:t>
      </w:r>
      <w:r w:rsidRPr="004E7133">
        <w:rPr>
          <w:rFonts w:ascii="Century Gothic" w:hAnsi="Century Gothic" w:cs="Times New Roman"/>
        </w:rPr>
        <w:t>placów, chodników, przystanków autobusowych poprzez zamiatanie zamiatarką  nawierzchni oraz  zbieranie odpadów i psich odchodów również z trawników przyległych do  placów ulic i parkingów na których odbywa się sprzątanie,</w:t>
      </w:r>
    </w:p>
    <w:p w14:paraId="30B2567B" w14:textId="77777777" w:rsidR="00E75AF2" w:rsidRPr="004E7133" w:rsidRDefault="002D4E62">
      <w:pPr>
        <w:pStyle w:val="Standard"/>
        <w:numPr>
          <w:ilvl w:val="0"/>
          <w:numId w:val="5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 cztery  razy w miesiącu koszy ulicznych i pojemników na psie odchody oraz ich sukcesywne czyszczenie</w:t>
      </w:r>
    </w:p>
    <w:p w14:paraId="44AC73DE" w14:textId="77777777" w:rsidR="00E75AF2" w:rsidRPr="004E7133" w:rsidRDefault="00E75AF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</w:rPr>
      </w:pPr>
    </w:p>
    <w:p w14:paraId="26E5D48E" w14:textId="77777777" w:rsidR="00E75AF2" w:rsidRPr="004E7133" w:rsidRDefault="00E75AF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</w:rPr>
      </w:pPr>
    </w:p>
    <w:p w14:paraId="5A181B4F" w14:textId="77777777" w:rsidR="00E75AF2" w:rsidRPr="004E7133" w:rsidRDefault="002D4E62">
      <w:pPr>
        <w:pStyle w:val="Standard"/>
        <w:spacing w:line="288" w:lineRule="auto"/>
        <w:ind w:left="426" w:hanging="284"/>
        <w:rPr>
          <w:rFonts w:ascii="Century Gothic" w:hAnsi="Century Gothic"/>
        </w:rPr>
      </w:pPr>
      <w:r w:rsidRPr="004E7133">
        <w:rPr>
          <w:rFonts w:ascii="Century Gothic" w:hAnsi="Century Gothic" w:cs="Times New Roman"/>
        </w:rPr>
        <w:t xml:space="preserve"> </w:t>
      </w:r>
      <w:r w:rsidRPr="004E7133">
        <w:rPr>
          <w:rFonts w:ascii="Century Gothic" w:hAnsi="Century Gothic" w:cs="Times New Roman"/>
          <w:b/>
          <w:bCs/>
        </w:rPr>
        <w:t>Okres jesienny</w:t>
      </w:r>
    </w:p>
    <w:p w14:paraId="69DC89BA" w14:textId="77777777" w:rsidR="00E75AF2" w:rsidRPr="004E7133" w:rsidRDefault="00E75AF2">
      <w:pPr>
        <w:pStyle w:val="Standard"/>
        <w:spacing w:line="288" w:lineRule="auto"/>
        <w:ind w:left="426" w:hanging="284"/>
        <w:rPr>
          <w:rFonts w:ascii="Century Gothic" w:hAnsi="Century Gothic" w:cs="Times New Roman"/>
          <w:b/>
          <w:bCs/>
        </w:rPr>
      </w:pPr>
    </w:p>
    <w:p w14:paraId="4C9C9137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porządkowanie  ulic, parkingów, placów i przyległych chodników oraz przystanków autobusowych  poprzez zbieranie, zgarnianie i zamiatanie liści                               i gałęzi wraz z ich wywozem i utylizacją,</w:t>
      </w:r>
    </w:p>
    <w:p w14:paraId="2D7BD35B" w14:textId="77777777" w:rsidR="00E75AF2" w:rsidRPr="004E7133" w:rsidRDefault="002D4E62">
      <w:pPr>
        <w:pStyle w:val="Standard"/>
        <w:numPr>
          <w:ilvl w:val="0"/>
          <w:numId w:val="6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bieżące utrzymywanie w czystości ulic, parkingów, placów, chodników, przystanków autobusowych poprzez zamiatanie zamiatarką  nawierzchni oraz  </w:t>
      </w:r>
      <w:r w:rsidRPr="004E7133">
        <w:rPr>
          <w:rFonts w:ascii="Century Gothic" w:hAnsi="Century Gothic" w:cs="Times New Roman"/>
        </w:rPr>
        <w:lastRenderedPageBreak/>
        <w:t>zbieranie odpadów i psich odchodów również z trawników przyległych do  placów ulic i parkingów na których odbywa się sprzątanie,</w:t>
      </w:r>
    </w:p>
    <w:p w14:paraId="026824E0" w14:textId="77777777" w:rsidR="00E75AF2" w:rsidRPr="004E7133" w:rsidRDefault="002D4E62">
      <w:pPr>
        <w:pStyle w:val="Standard"/>
        <w:numPr>
          <w:ilvl w:val="0"/>
          <w:numId w:val="7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 trzy razy w miesiącu koszy ulicznych i pojemników na psie odchody oraz ich sukcesywne czyszczenie</w:t>
      </w:r>
    </w:p>
    <w:p w14:paraId="705B5E8B" w14:textId="77777777" w:rsidR="00E75AF2" w:rsidRPr="004E7133" w:rsidRDefault="00E75AF2">
      <w:pPr>
        <w:pStyle w:val="Standard"/>
        <w:spacing w:line="288" w:lineRule="auto"/>
        <w:jc w:val="both"/>
        <w:rPr>
          <w:rFonts w:ascii="Century Gothic" w:hAnsi="Century Gothic" w:cs="Times New Roman"/>
        </w:rPr>
      </w:pPr>
    </w:p>
    <w:p w14:paraId="7C46EB0A" w14:textId="77777777" w:rsidR="00E75AF2" w:rsidRPr="004E7133" w:rsidRDefault="002D4E62">
      <w:pPr>
        <w:pStyle w:val="Standard"/>
        <w:spacing w:line="288" w:lineRule="auto"/>
        <w:ind w:left="426" w:hanging="284"/>
        <w:jc w:val="both"/>
        <w:rPr>
          <w:rFonts w:ascii="Century Gothic" w:hAnsi="Century Gothic"/>
        </w:rPr>
      </w:pPr>
      <w:r w:rsidRPr="004E7133">
        <w:rPr>
          <w:rFonts w:ascii="Century Gothic" w:hAnsi="Century Gothic" w:cs="Times New Roman"/>
          <w:b/>
          <w:bCs/>
        </w:rPr>
        <w:t>Okres zimowy</w:t>
      </w:r>
    </w:p>
    <w:p w14:paraId="47B3C8CE" w14:textId="77777777" w:rsidR="00E75AF2" w:rsidRPr="004E7133" w:rsidRDefault="00E75AF2">
      <w:pPr>
        <w:pStyle w:val="Standard"/>
        <w:spacing w:line="288" w:lineRule="auto"/>
        <w:ind w:left="426" w:hanging="284"/>
        <w:jc w:val="both"/>
        <w:rPr>
          <w:rFonts w:ascii="Century Gothic" w:hAnsi="Century Gothic" w:cs="Times New Roman"/>
        </w:rPr>
      </w:pPr>
    </w:p>
    <w:p w14:paraId="572B6F82" w14:textId="77777777" w:rsidR="00E75AF2" w:rsidRPr="004E7133" w:rsidRDefault="002D4E62">
      <w:pPr>
        <w:pStyle w:val="Standard"/>
        <w:numPr>
          <w:ilvl w:val="0"/>
          <w:numId w:val="7"/>
        </w:numPr>
        <w:spacing w:line="288" w:lineRule="auto"/>
        <w:ind w:left="426" w:hanging="284"/>
        <w:jc w:val="both"/>
        <w:rPr>
          <w:rFonts w:ascii="Century Gothic" w:hAnsi="Century Gothic"/>
        </w:rPr>
      </w:pPr>
      <w:bookmarkStart w:id="1" w:name="_Hlk528222102"/>
      <w:r w:rsidRPr="004E7133">
        <w:rPr>
          <w:rFonts w:ascii="Century Gothic" w:hAnsi="Century Gothic" w:cs="Times New Roman"/>
          <w:bCs/>
        </w:rPr>
        <w:t xml:space="preserve">Usuwanie śliskości zimowej przy zastosowaniu odpowiednich (właściwych) środków chemicznych i </w:t>
      </w:r>
      <w:proofErr w:type="spellStart"/>
      <w:r w:rsidRPr="004E7133">
        <w:rPr>
          <w:rFonts w:ascii="Century Gothic" w:hAnsi="Century Gothic" w:cs="Times New Roman"/>
          <w:bCs/>
        </w:rPr>
        <w:t>uszorstniających</w:t>
      </w:r>
      <w:proofErr w:type="spellEnd"/>
      <w:r w:rsidRPr="004E7133">
        <w:rPr>
          <w:rFonts w:ascii="Century Gothic" w:hAnsi="Century Gothic" w:cs="Times New Roman"/>
          <w:bCs/>
        </w:rPr>
        <w:t xml:space="preserve"> , </w:t>
      </w:r>
      <w:proofErr w:type="spellStart"/>
      <w:r w:rsidRPr="004E7133">
        <w:rPr>
          <w:rFonts w:ascii="Century Gothic" w:hAnsi="Century Gothic" w:cs="Times New Roman"/>
          <w:bCs/>
        </w:rPr>
        <w:t>odpłużanie</w:t>
      </w:r>
      <w:proofErr w:type="spellEnd"/>
      <w:r w:rsidRPr="004E7133">
        <w:rPr>
          <w:rFonts w:ascii="Century Gothic" w:hAnsi="Century Gothic" w:cs="Times New Roman"/>
          <w:bCs/>
        </w:rPr>
        <w:t xml:space="preserve">  jezdni przy zastosowaniu pojazdów mechanicznych, </w:t>
      </w:r>
      <w:proofErr w:type="spellStart"/>
      <w:r w:rsidRPr="004E7133">
        <w:rPr>
          <w:rFonts w:ascii="Century Gothic" w:hAnsi="Century Gothic" w:cs="Times New Roman"/>
          <w:bCs/>
        </w:rPr>
        <w:t>uszorstnienie</w:t>
      </w:r>
      <w:proofErr w:type="spellEnd"/>
      <w:r w:rsidRPr="004E7133">
        <w:rPr>
          <w:rFonts w:ascii="Century Gothic" w:hAnsi="Century Gothic" w:cs="Times New Roman"/>
          <w:bCs/>
        </w:rPr>
        <w:t xml:space="preserve"> nawierzchni po odgarnięciu śniegu i lodu.</w:t>
      </w:r>
    </w:p>
    <w:p w14:paraId="3861C4EA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  <w:bCs/>
        </w:rPr>
      </w:pPr>
      <w:r w:rsidRPr="004E7133">
        <w:rPr>
          <w:rFonts w:ascii="Century Gothic" w:hAnsi="Century Gothic" w:cs="Times New Roman"/>
          <w:bCs/>
        </w:rPr>
        <w:t xml:space="preserve">Pełnienie nadzoru dyspozytorskiego w godz. 22.00 do 7.00 pod </w:t>
      </w:r>
      <w:r w:rsidRPr="004E7133">
        <w:rPr>
          <w:rFonts w:ascii="Century Gothic" w:hAnsi="Century Gothic" w:cs="Times New Roman"/>
          <w:bCs/>
        </w:rPr>
        <w:t>kątem podejmowania odpowiednich działań w porozumieniu z Zamawiającym. Wykonawca prowadził będzie prace związane z zimowym utrzymaniem  dróg i ulic oraz chodników w sposób zapewniający utrzymanie zgodnie z określonymi w specyfikacji standardami .</w:t>
      </w:r>
    </w:p>
    <w:p w14:paraId="19CC140F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  <w:bCs/>
        </w:rPr>
      </w:pPr>
      <w:r w:rsidRPr="004E7133">
        <w:rPr>
          <w:rFonts w:ascii="Century Gothic" w:hAnsi="Century Gothic" w:cs="Times New Roman"/>
          <w:bCs/>
        </w:rPr>
        <w:t>Zapewnienie w przypadku wystąpienia nadzwyczajnych warunków  atmosferycznych ( intensywne opady śniegu, zawieje, zamiecie śnieżne) specjalistycznego sprzętu koniecznego do likwidacji tych skutków w ramach zawartej umowy. Wywożenie śniegu i błota z terenu objętego zamówieniem . Wywóz śniegu oraz miejsce jego składowania należy do Wykonawcy, zgodnie z obowiązującymi przepisami w tym zakresie.</w:t>
      </w:r>
      <w:bookmarkEnd w:id="1"/>
    </w:p>
    <w:p w14:paraId="452A4F20" w14:textId="77777777" w:rsidR="00E75AF2" w:rsidRPr="004E7133" w:rsidRDefault="002D4E62">
      <w:pPr>
        <w:pStyle w:val="Standard"/>
        <w:numPr>
          <w:ilvl w:val="0"/>
          <w:numId w:val="6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(w przypadku gdy nie będą występowały opady śniegu i gdy śnieg nie będzie zalegał na tych terenach) utrzymywanie w czystości ulic, parkingów, placów, chodników, przystanków autobusowych poprzez zamiatanie nawierzchni oraz  zbieranie odpadów i psich odchodów również z trawników przyległych do  placów ulic i parkingów na których odbywa się sprzątanie,</w:t>
      </w:r>
    </w:p>
    <w:p w14:paraId="032A6A00" w14:textId="77777777" w:rsidR="00E75AF2" w:rsidRPr="004E7133" w:rsidRDefault="002D4E62">
      <w:pPr>
        <w:pStyle w:val="Standard"/>
        <w:numPr>
          <w:ilvl w:val="0"/>
          <w:numId w:val="8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bookmarkStart w:id="2" w:name="_Hlk528221783"/>
      <w:r w:rsidRPr="004E7133">
        <w:rPr>
          <w:rFonts w:ascii="Century Gothic" w:hAnsi="Century Gothic" w:cs="Times New Roman"/>
        </w:rPr>
        <w:t>opróżnianie minimum  trzy razy w miesiącu koszy ulicznych i pojemników na psie odchody oraz ich sukcesywne czyszczenie</w:t>
      </w:r>
      <w:bookmarkEnd w:id="2"/>
    </w:p>
    <w:p w14:paraId="0D3140A5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Odpady zebrane podczas sprzątania wykonawca zagospodaruje we własnym zakresie zgodnie z ustawą „ O odpadach”</w:t>
      </w:r>
    </w:p>
    <w:p w14:paraId="3589A7BA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7CF4545D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4455617B" w14:textId="77777777" w:rsidR="00E75AF2" w:rsidRPr="004E7133" w:rsidRDefault="002D4E62">
      <w:pPr>
        <w:pStyle w:val="Standard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3. Zestawienie powierzchni do obsługi w III </w:t>
      </w:r>
      <w:r w:rsidRPr="004E7133">
        <w:rPr>
          <w:rFonts w:ascii="Century Gothic" w:hAnsi="Century Gothic" w:cs="Times New Roman"/>
        </w:rPr>
        <w:t>standardzie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8"/>
        <w:gridCol w:w="2437"/>
        <w:gridCol w:w="1975"/>
        <w:gridCol w:w="1988"/>
      </w:tblGrid>
      <w:tr w:rsidR="00E75AF2" w:rsidRPr="004E7133" w14:paraId="19F19457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89828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Nazwa ulicy</w:t>
            </w:r>
          </w:p>
        </w:tc>
        <w:tc>
          <w:tcPr>
            <w:tcW w:w="2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613C8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Standard sprzątania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5BC576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Częstotliwość sprzątania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B2FF1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</w:rPr>
              <w:t>Powierzchnia m</w:t>
            </w:r>
            <w:r w:rsidRPr="004E7133">
              <w:rPr>
                <w:rFonts w:ascii="Century Gothic" w:hAnsi="Century Gothic" w:cs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E75AF2" w:rsidRPr="004E7133" w14:paraId="67762429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485CD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Sadowa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DEC2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9767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2E5C8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3.256</w:t>
            </w:r>
          </w:p>
        </w:tc>
      </w:tr>
      <w:tr w:rsidR="00E75AF2" w:rsidRPr="004E7133" w14:paraId="444B4028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6388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Leśna – od Kolejowej do drogi na </w:t>
            </w:r>
            <w:proofErr w:type="spellStart"/>
            <w:r w:rsidRPr="004E7133">
              <w:rPr>
                <w:rFonts w:ascii="Century Gothic" w:hAnsi="Century Gothic" w:cs="Times New Roman"/>
              </w:rPr>
              <w:t>Bartex</w:t>
            </w:r>
            <w:proofErr w:type="spellEnd"/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C246C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2876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05F77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 4.316</w:t>
            </w:r>
          </w:p>
        </w:tc>
      </w:tr>
      <w:tr w:rsidR="00E75AF2" w:rsidRPr="004E7133" w14:paraId="1BB48173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915F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Łąkowa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CCA5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A95F6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7E6F7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2.949</w:t>
            </w:r>
          </w:p>
        </w:tc>
      </w:tr>
      <w:tr w:rsidR="00E75AF2" w:rsidRPr="004E7133" w14:paraId="2970BF00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6EC05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Polna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297474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654AB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F9695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4.200</w:t>
            </w:r>
          </w:p>
        </w:tc>
      </w:tr>
      <w:tr w:rsidR="00E75AF2" w:rsidRPr="004E7133" w14:paraId="28FBABD6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5C39E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lastRenderedPageBreak/>
              <w:t>Bez nazwy Droga do dawnego PRID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6BAD3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9EAF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72BE5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 500</w:t>
            </w:r>
          </w:p>
        </w:tc>
      </w:tr>
      <w:tr w:rsidR="00E75AF2" w:rsidRPr="004E7133" w14:paraId="17488B1E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BFAB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Zakładowa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D6338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42C0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A6D85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 800</w:t>
            </w:r>
          </w:p>
        </w:tc>
      </w:tr>
      <w:tr w:rsidR="00E75AF2" w:rsidRPr="004E7133" w14:paraId="2A3A7A03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DC4D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Wiklinowa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5DFED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C3CD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62732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2.190</w:t>
            </w:r>
          </w:p>
        </w:tc>
      </w:tr>
      <w:tr w:rsidR="00E75AF2" w:rsidRPr="004E7133" w14:paraId="497A9C28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679E8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Konopnickiej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A82C8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7FA4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1 </w:t>
            </w:r>
            <w:r w:rsidRPr="004E7133">
              <w:rPr>
                <w:rFonts w:ascii="Century Gothic" w:hAnsi="Century Gothic" w:cs="Times New Roman"/>
              </w:rPr>
              <w:t>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9B53D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5.970</w:t>
            </w:r>
          </w:p>
        </w:tc>
      </w:tr>
      <w:tr w:rsidR="00E75AF2" w:rsidRPr="004E7133" w14:paraId="3B4DD8A6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590C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Powstańców Wlkp.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5143B8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FC0B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FE76C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5.018</w:t>
            </w:r>
          </w:p>
        </w:tc>
      </w:tr>
      <w:tr w:rsidR="00E75AF2" w:rsidRPr="004E7133" w14:paraId="397B36D7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D3DE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Chmielna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CD2CF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02DC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184E28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1.225</w:t>
            </w:r>
          </w:p>
        </w:tc>
      </w:tr>
      <w:tr w:rsidR="00E75AF2" w:rsidRPr="004E7133" w14:paraId="23292F62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3959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Śniadeckich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DD61D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BC25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C73F3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2.340</w:t>
            </w:r>
          </w:p>
        </w:tc>
      </w:tr>
      <w:tr w:rsidR="00E75AF2" w:rsidRPr="004E7133" w14:paraId="7F6D71A4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B910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Targowa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8806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1EF5D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8B2BB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3.000</w:t>
            </w:r>
          </w:p>
        </w:tc>
      </w:tr>
      <w:tr w:rsidR="00E75AF2" w:rsidRPr="004E7133" w14:paraId="20E5C170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DAC3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Park Musiała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5B68B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8BB2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A18E88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1.000</w:t>
            </w:r>
          </w:p>
        </w:tc>
      </w:tr>
      <w:tr w:rsidR="00E75AF2" w:rsidRPr="004E7133" w14:paraId="2351CB12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AAAD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proofErr w:type="spellStart"/>
            <w:r w:rsidRPr="004E7133">
              <w:rPr>
                <w:rFonts w:ascii="Century Gothic" w:hAnsi="Century Gothic" w:cs="Times New Roman"/>
              </w:rPr>
              <w:t>Sątopska</w:t>
            </w:r>
            <w:proofErr w:type="spellEnd"/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91369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A6F0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2F946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           6.000</w:t>
            </w:r>
          </w:p>
        </w:tc>
      </w:tr>
      <w:tr w:rsidR="00E75AF2" w:rsidRPr="004E7133" w14:paraId="779A8E61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846C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Droga - </w:t>
            </w:r>
            <w:proofErr w:type="spellStart"/>
            <w:r w:rsidRPr="004E7133">
              <w:rPr>
                <w:rFonts w:ascii="Century Gothic" w:hAnsi="Century Gothic" w:cs="Times New Roman"/>
              </w:rPr>
              <w:t>Skwarcz</w:t>
            </w:r>
            <w:proofErr w:type="spellEnd"/>
          </w:p>
        </w:tc>
        <w:tc>
          <w:tcPr>
            <w:tcW w:w="2437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141C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61DB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na m-c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E6021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1.000</w:t>
            </w:r>
          </w:p>
        </w:tc>
      </w:tr>
      <w:tr w:rsidR="00E75AF2" w:rsidRPr="004E7133" w14:paraId="186D9C02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5088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Jastrzębsko Stare – ul. Kręta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46B5E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7F70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B8C9A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3.330</w:t>
            </w:r>
          </w:p>
        </w:tc>
      </w:tr>
      <w:tr w:rsidR="00E75AF2" w:rsidRPr="004E7133" w14:paraId="2A1030B2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6BBB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Jastrzębsko Stare – pl. Kościelny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BC1D1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753C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5E5DE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2.100</w:t>
            </w:r>
          </w:p>
        </w:tc>
      </w:tr>
      <w:tr w:rsidR="00E75AF2" w:rsidRPr="004E7133" w14:paraId="509DED2E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28D53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Boruja Kość. – pl. Kościelny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93DF5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AADB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6BA17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1.100</w:t>
            </w:r>
          </w:p>
        </w:tc>
      </w:tr>
      <w:tr w:rsidR="00E75AF2" w:rsidRPr="004E7133" w14:paraId="368FA695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0DBF8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Sątopy – droga na cmentarz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3A644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E4B2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51552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1.100</w:t>
            </w:r>
          </w:p>
        </w:tc>
      </w:tr>
      <w:tr w:rsidR="00E75AF2" w:rsidRPr="004E7133" w14:paraId="131D4C72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67A05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Bukowiec – św. Marcina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3EE20" w14:textId="77777777" w:rsidR="00E75AF2" w:rsidRPr="004E7133" w:rsidRDefault="00E75AF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C3397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 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F4240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4.200</w:t>
            </w:r>
          </w:p>
        </w:tc>
      </w:tr>
      <w:tr w:rsidR="00E75AF2" w:rsidRPr="004E7133" w14:paraId="1F7E1891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A77E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Bukowiec - </w:t>
            </w:r>
            <w:proofErr w:type="spellStart"/>
            <w:r w:rsidRPr="004E7133">
              <w:rPr>
                <w:rFonts w:ascii="Century Gothic" w:hAnsi="Century Gothic" w:cs="Times New Roman"/>
              </w:rPr>
              <w:t>Sworzycka</w:t>
            </w:r>
            <w:proofErr w:type="spellEnd"/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A76FA7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3281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6E78F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2.000</w:t>
            </w:r>
          </w:p>
        </w:tc>
      </w:tr>
      <w:tr w:rsidR="00E75AF2" w:rsidRPr="004E7133" w14:paraId="05F9D8C3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12E5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 xml:space="preserve">Bukowiec – </w:t>
            </w:r>
            <w:proofErr w:type="spellStart"/>
            <w:r w:rsidRPr="004E7133">
              <w:rPr>
                <w:rFonts w:ascii="Century Gothic" w:hAnsi="Century Gothic" w:cs="Times New Roman"/>
              </w:rPr>
              <w:t>Powst,Wlkp</w:t>
            </w:r>
            <w:proofErr w:type="spellEnd"/>
            <w:r w:rsidRPr="004E7133">
              <w:rPr>
                <w:rFonts w:ascii="Century Gothic" w:hAnsi="Century Gothic" w:cs="Times New Roman"/>
              </w:rPr>
              <w:t>.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AC9BE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A629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49877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415</w:t>
            </w:r>
          </w:p>
        </w:tc>
      </w:tr>
      <w:tr w:rsidR="00E75AF2" w:rsidRPr="004E7133" w14:paraId="0758390A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D67E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Bukowiec – parking przy szkole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842E5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AF83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182EB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800</w:t>
            </w:r>
          </w:p>
        </w:tc>
      </w:tr>
      <w:tr w:rsidR="00E75AF2" w:rsidRPr="004E7133" w14:paraId="5EBC7C0C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0E9A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Bukowiec - Nowotomyska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61A92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2269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E388E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2.700</w:t>
            </w:r>
          </w:p>
        </w:tc>
      </w:tr>
      <w:tr w:rsidR="00E75AF2" w:rsidRPr="004E7133" w14:paraId="161590A5" w14:textId="77777777">
        <w:tblPrEx>
          <w:tblCellMar>
            <w:top w:w="0" w:type="dxa"/>
            <w:bottom w:w="0" w:type="dxa"/>
          </w:tblCellMar>
        </w:tblPrEx>
        <w:tc>
          <w:tcPr>
            <w:tcW w:w="3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FB7BD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Stary Tomyśl – ul. Dębowa</w:t>
            </w:r>
          </w:p>
        </w:tc>
        <w:tc>
          <w:tcPr>
            <w:tcW w:w="2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8D6A1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trzeci</w:t>
            </w: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EB9D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 raz w miesiącu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BBD9A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</w:rPr>
            </w:pPr>
            <w:r w:rsidRPr="004E7133">
              <w:rPr>
                <w:rFonts w:ascii="Century Gothic" w:hAnsi="Century Gothic" w:cs="Times New Roman"/>
              </w:rPr>
              <w:t>1.900</w:t>
            </w:r>
          </w:p>
        </w:tc>
      </w:tr>
      <w:tr w:rsidR="00E75AF2" w:rsidRPr="004E7133" w14:paraId="479F84E6" w14:textId="77777777">
        <w:tblPrEx>
          <w:tblCellMar>
            <w:top w:w="0" w:type="dxa"/>
            <w:bottom w:w="0" w:type="dxa"/>
          </w:tblCellMar>
        </w:tblPrEx>
        <w:tc>
          <w:tcPr>
            <w:tcW w:w="7650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AB94C" w14:textId="77777777" w:rsidR="00E75AF2" w:rsidRPr="004E7133" w:rsidRDefault="002D4E62">
            <w:pPr>
              <w:pStyle w:val="TableContents"/>
              <w:jc w:val="right"/>
              <w:rPr>
                <w:rFonts w:ascii="Century Gothic" w:hAnsi="Century Gothic" w:cs="Times New Roman"/>
                <w:b/>
                <w:bCs/>
                <w:sz w:val="28"/>
                <w:szCs w:val="28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8"/>
                <w:szCs w:val="28"/>
              </w:rPr>
              <w:t xml:space="preserve">  RAZEM: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836AA8" w14:textId="77777777" w:rsidR="00E75AF2" w:rsidRPr="004E7133" w:rsidRDefault="002D4E62">
            <w:pPr>
              <w:pStyle w:val="TableContents"/>
              <w:ind w:right="92"/>
              <w:jc w:val="right"/>
              <w:rPr>
                <w:rFonts w:ascii="Century Gothic" w:hAnsi="Century Gothic" w:cs="Times New Roman"/>
                <w:b/>
                <w:bCs/>
                <w:sz w:val="28"/>
                <w:szCs w:val="28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8"/>
                <w:szCs w:val="28"/>
              </w:rPr>
              <w:t xml:space="preserve"> 63.409</w:t>
            </w:r>
          </w:p>
        </w:tc>
      </w:tr>
    </w:tbl>
    <w:p w14:paraId="4DBA4B8A" w14:textId="77777777" w:rsidR="00E75AF2" w:rsidRPr="004E7133" w:rsidRDefault="00E75AF2">
      <w:pPr>
        <w:pStyle w:val="Standard"/>
        <w:rPr>
          <w:rFonts w:ascii="Century Gothic" w:hAnsi="Century Gothic" w:cs="Times New Roman"/>
          <w:b/>
        </w:rPr>
      </w:pPr>
    </w:p>
    <w:p w14:paraId="7EF0BAC1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  <w:b/>
        </w:rPr>
      </w:pPr>
      <w:r w:rsidRPr="004E7133">
        <w:rPr>
          <w:rFonts w:ascii="Century Gothic" w:hAnsi="Century Gothic" w:cs="Times New Roman"/>
          <w:b/>
        </w:rPr>
        <w:t xml:space="preserve">ZESTAWIENIE DRÓG </w:t>
      </w:r>
      <w:r w:rsidRPr="004E7133">
        <w:rPr>
          <w:rFonts w:ascii="Century Gothic" w:hAnsi="Century Gothic" w:cs="Times New Roman"/>
          <w:b/>
        </w:rPr>
        <w:t>GRUNTOWYCH DO CAŁOROCZNEGO UTRZYMANIA</w:t>
      </w:r>
    </w:p>
    <w:p w14:paraId="74398535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5DB82F46" w14:textId="77777777" w:rsidR="00E75AF2" w:rsidRPr="004E7133" w:rsidRDefault="002D4E62">
      <w:pPr>
        <w:pStyle w:val="Standard"/>
        <w:spacing w:line="288" w:lineRule="auto"/>
        <w:jc w:val="both"/>
        <w:rPr>
          <w:rFonts w:ascii="Century Gothic" w:hAnsi="Century Gothic"/>
        </w:rPr>
      </w:pPr>
      <w:r w:rsidRPr="004E7133">
        <w:rPr>
          <w:rFonts w:ascii="Century Gothic" w:eastAsia="Times New Roman" w:hAnsi="Century Gothic" w:cs="Times New Roman"/>
          <w:b/>
          <w:bCs/>
          <w:lang w:bidi="ar-SA"/>
        </w:rPr>
        <w:t>-</w:t>
      </w:r>
      <w:r w:rsidRPr="004E7133">
        <w:rPr>
          <w:rFonts w:ascii="Century Gothic" w:eastAsia="Times New Roman" w:hAnsi="Century Gothic" w:cs="Times New Roman"/>
          <w:lang w:bidi="ar-SA"/>
        </w:rPr>
        <w:t xml:space="preserve"> Łamana, Azaliowa, Fiołkowa, Goździkowa, Chabrowa, Jaśminowa, Konwaliowa, Krokusowa, Liliowa, Malwowa, Nagietkowa, Różana, Storczykowa, Słoneczna, Irysowa, Kamienna, Kanałowa, Marcowa,</w:t>
      </w:r>
      <w:r w:rsidRPr="004E7133">
        <w:rPr>
          <w:rFonts w:ascii="Century Gothic" w:hAnsi="Century Gothic" w:cs="Times New Roman"/>
        </w:rPr>
        <w:t xml:space="preserve"> </w:t>
      </w:r>
      <w:r w:rsidRPr="004E7133">
        <w:rPr>
          <w:rFonts w:ascii="Century Gothic" w:eastAsia="Times New Roman" w:hAnsi="Century Gothic" w:cs="Times New Roman"/>
          <w:lang w:bidi="ar-SA"/>
        </w:rPr>
        <w:t xml:space="preserve">Lipcowa, Majowa, Poziomkowa, </w:t>
      </w:r>
      <w:r w:rsidRPr="004E7133">
        <w:rPr>
          <w:rFonts w:ascii="Century Gothic" w:eastAsia="Times New Roman" w:hAnsi="Century Gothic" w:cs="Times New Roman"/>
          <w:lang w:bidi="ar-SA"/>
        </w:rPr>
        <w:lastRenderedPageBreak/>
        <w:t>Słoneczna, Dojazd, Wiejska, Rolna, Zagrodowa, Zbożowa, Łanowa, Baranowskiego, Gronowa, Akacjowa, Osiedlowa, Klonowa, Piaskowa, Spokojna, Żwirowa,  Wodna, , Agrestowa, Jagodowa, Malinowa, Jeżynowa – do Targowej, Targowa, Reymonta, Wypoczynkowa – Zacisze, Granitowa, Promienista, Kręta, Poprzeczna,</w:t>
      </w:r>
    </w:p>
    <w:p w14:paraId="7DFA755B" w14:textId="77777777" w:rsidR="00E75AF2" w:rsidRPr="004E7133" w:rsidRDefault="00E75AF2">
      <w:pPr>
        <w:pStyle w:val="Standard"/>
        <w:spacing w:line="288" w:lineRule="auto"/>
        <w:jc w:val="right"/>
        <w:rPr>
          <w:rFonts w:ascii="Century Gothic" w:hAnsi="Century Gothic" w:cs="Times New Roman"/>
          <w:b/>
        </w:rPr>
      </w:pPr>
    </w:p>
    <w:p w14:paraId="0C75179A" w14:textId="77777777" w:rsidR="00E75AF2" w:rsidRPr="004E7133" w:rsidRDefault="002D4E62">
      <w:pPr>
        <w:pStyle w:val="Standard"/>
        <w:spacing w:line="288" w:lineRule="auto"/>
        <w:jc w:val="right"/>
        <w:rPr>
          <w:rFonts w:ascii="Century Gothic" w:hAnsi="Century Gothic"/>
        </w:rPr>
      </w:pPr>
      <w:r w:rsidRPr="004E7133">
        <w:rPr>
          <w:rFonts w:ascii="Century Gothic" w:hAnsi="Century Gothic" w:cs="Times New Roman"/>
          <w:b/>
        </w:rPr>
        <w:t>RAZEM: 68955 m</w:t>
      </w:r>
      <w:r w:rsidRPr="004E7133">
        <w:rPr>
          <w:rFonts w:ascii="Century Gothic" w:hAnsi="Century Gothic" w:cs="Times New Roman"/>
          <w:b/>
          <w:vertAlign w:val="superscript"/>
        </w:rPr>
        <w:t>2</w:t>
      </w:r>
    </w:p>
    <w:p w14:paraId="03172606" w14:textId="77777777" w:rsidR="00E75AF2" w:rsidRPr="004E7133" w:rsidRDefault="002D4E62">
      <w:pPr>
        <w:pStyle w:val="Standard"/>
        <w:spacing w:line="288" w:lineRule="auto"/>
        <w:rPr>
          <w:rFonts w:ascii="Century Gothic" w:hAnsi="Century Gothic"/>
        </w:rPr>
      </w:pPr>
      <w:r w:rsidRPr="004E7133">
        <w:rPr>
          <w:rFonts w:ascii="Century Gothic" w:hAnsi="Century Gothic" w:cs="Times New Roman"/>
        </w:rPr>
        <w:t xml:space="preserve">3.1 Opis zakresu działań dla standardu </w:t>
      </w:r>
      <w:r w:rsidRPr="004E7133">
        <w:rPr>
          <w:rFonts w:ascii="Century Gothic" w:hAnsi="Century Gothic" w:cs="Times New Roman"/>
          <w:i/>
          <w:iCs/>
        </w:rPr>
        <w:t xml:space="preserve"> </w:t>
      </w:r>
      <w:r w:rsidRPr="004E7133">
        <w:rPr>
          <w:rFonts w:ascii="Century Gothic" w:hAnsi="Century Gothic" w:cs="Times New Roman"/>
        </w:rPr>
        <w:t>III</w:t>
      </w:r>
    </w:p>
    <w:p w14:paraId="2A1A54B3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4F302A6D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 xml:space="preserve">Okres wiosenny </w:t>
      </w:r>
    </w:p>
    <w:p w14:paraId="05D86873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porządkowanie ulic, parkingów, placów i przyległych chodników oraz przystanków autobusowych po okresie zimowym poprzez zbieranie, zgarnianie i zamiatanie między innymi piasku pozimowego wraz z wywozem i utylizacją, usuwanie piasku z poboczy dróg</w:t>
      </w:r>
    </w:p>
    <w:p w14:paraId="5A2BB6E1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utrzymywanie w czystości ulic, parkingów, placów, chodników, przystanków autobusowych poprzez zamiatanie nawierzchni oraz  zbieranie odpadów i psich odchodów również z trawników przyległych do  placów ulic i parkingów na których odbywa się sprzątanie,</w:t>
      </w:r>
    </w:p>
    <w:p w14:paraId="5A13AAEE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 cztery razy w miesiącu koszy ulicznych i pojemników na psie odchody oraz ich sukcesywne czyszczenie</w:t>
      </w:r>
    </w:p>
    <w:p w14:paraId="3F915A75" w14:textId="77777777" w:rsidR="00E75AF2" w:rsidRPr="004E7133" w:rsidRDefault="00E75AF2">
      <w:pPr>
        <w:pStyle w:val="Standard"/>
        <w:spacing w:line="288" w:lineRule="auto"/>
        <w:jc w:val="both"/>
        <w:rPr>
          <w:rFonts w:ascii="Century Gothic" w:hAnsi="Century Gothic" w:cs="Times New Roman"/>
          <w:b/>
          <w:bCs/>
        </w:rPr>
      </w:pPr>
    </w:p>
    <w:p w14:paraId="464806DB" w14:textId="77777777" w:rsidR="00E75AF2" w:rsidRPr="004E7133" w:rsidRDefault="002D4E62">
      <w:pPr>
        <w:pStyle w:val="Standard"/>
        <w:spacing w:line="288" w:lineRule="auto"/>
        <w:jc w:val="both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>Okres letni</w:t>
      </w:r>
    </w:p>
    <w:p w14:paraId="543BDCEB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179709A7" w14:textId="77777777" w:rsidR="00E75AF2" w:rsidRPr="004E7133" w:rsidRDefault="002D4E62">
      <w:pPr>
        <w:pStyle w:val="Standard"/>
        <w:numPr>
          <w:ilvl w:val="0"/>
          <w:numId w:val="9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utrzymywanie w czystości ulic, parkingów, placów, chodników, przystanków autobusowych poprzez zamiatanie zamiatarką  nawierzchni oraz  zbieranie odpadów i psich odchodów również z trawników przyległych do  placów ulic i parkingów na których odbywa się sprzątanie, usuwanie nadmiaru piasku z poboczy dróg</w:t>
      </w:r>
    </w:p>
    <w:p w14:paraId="1859FCD3" w14:textId="77777777" w:rsidR="00E75AF2" w:rsidRPr="004E7133" w:rsidRDefault="002D4E62">
      <w:pPr>
        <w:pStyle w:val="Standard"/>
        <w:numPr>
          <w:ilvl w:val="0"/>
          <w:numId w:val="10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 dwa razy w miesiącu koszy ulicznych i pojemników na psie odchody oraz ich sukcesywne czyszczenie</w:t>
      </w:r>
    </w:p>
    <w:p w14:paraId="4F44E41F" w14:textId="77777777" w:rsidR="00E75AF2" w:rsidRPr="004E7133" w:rsidRDefault="00E75AF2">
      <w:pPr>
        <w:pStyle w:val="Standard"/>
        <w:spacing w:line="288" w:lineRule="auto"/>
        <w:jc w:val="both"/>
        <w:rPr>
          <w:rFonts w:ascii="Century Gothic" w:hAnsi="Century Gothic" w:cs="Times New Roman"/>
        </w:rPr>
      </w:pPr>
    </w:p>
    <w:p w14:paraId="20F05F51" w14:textId="77777777" w:rsidR="00E75AF2" w:rsidRPr="004E7133" w:rsidRDefault="002D4E62">
      <w:pPr>
        <w:pStyle w:val="Standard"/>
        <w:spacing w:line="288" w:lineRule="auto"/>
        <w:rPr>
          <w:rFonts w:ascii="Century Gothic" w:hAnsi="Century Gothic"/>
        </w:rPr>
      </w:pPr>
      <w:r w:rsidRPr="004E7133">
        <w:rPr>
          <w:rFonts w:ascii="Century Gothic" w:hAnsi="Century Gothic" w:cs="Times New Roman"/>
        </w:rPr>
        <w:t xml:space="preserve"> </w:t>
      </w:r>
      <w:r w:rsidRPr="004E7133">
        <w:rPr>
          <w:rFonts w:ascii="Century Gothic" w:hAnsi="Century Gothic" w:cs="Times New Roman"/>
          <w:b/>
          <w:bCs/>
        </w:rPr>
        <w:t>Okres jesienny</w:t>
      </w:r>
    </w:p>
    <w:p w14:paraId="4085690A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</w:p>
    <w:p w14:paraId="591B6A77" w14:textId="77777777" w:rsidR="00E75AF2" w:rsidRPr="004E7133" w:rsidRDefault="002D4E62">
      <w:pPr>
        <w:pStyle w:val="Standard"/>
        <w:numPr>
          <w:ilvl w:val="0"/>
          <w:numId w:val="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porządkowanie  ulic, parkingów, placów i przyległych </w:t>
      </w:r>
      <w:r w:rsidRPr="004E7133">
        <w:rPr>
          <w:rFonts w:ascii="Century Gothic" w:hAnsi="Century Gothic" w:cs="Times New Roman"/>
        </w:rPr>
        <w:t xml:space="preserve">chodników oraz przystanków autobusowych  poprzez zbieranie, zgarnianie i zamiatanie liści i gałęzi wraz z ich wywozem i utylizacją, usuwanie piasku z poboczy dróg </w:t>
      </w:r>
    </w:p>
    <w:p w14:paraId="0BD03C2A" w14:textId="77777777" w:rsidR="00E75AF2" w:rsidRPr="004E7133" w:rsidRDefault="002D4E62">
      <w:pPr>
        <w:pStyle w:val="Standard"/>
        <w:numPr>
          <w:ilvl w:val="0"/>
          <w:numId w:val="1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utrzymywanie w czystości ulic, parkingów, placów, chodników, przystanków autobusowych poprzez zamiatanie zamiatarką nawierzchni oraz  zbieranie odpadów i psich odchodów również z trawników przyległych do  placów ulic i parkingów na których odbywa się sprzątanie,</w:t>
      </w:r>
    </w:p>
    <w:p w14:paraId="4EA0BE12" w14:textId="77777777" w:rsidR="00E75AF2" w:rsidRPr="004E7133" w:rsidRDefault="002D4E62">
      <w:pPr>
        <w:pStyle w:val="Standard"/>
        <w:numPr>
          <w:ilvl w:val="0"/>
          <w:numId w:val="12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lastRenderedPageBreak/>
        <w:t>opróżnianie minimum dwa razy  w miesiącu koszy ulicznych i pojemników na psie odchody oraz ich sukcesywne czyszczenie</w:t>
      </w:r>
    </w:p>
    <w:p w14:paraId="07A895D4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69889EF5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 xml:space="preserve"> Okres zimowy</w:t>
      </w:r>
    </w:p>
    <w:p w14:paraId="39471F01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</w:p>
    <w:p w14:paraId="787D48D2" w14:textId="77777777" w:rsidR="00E75AF2" w:rsidRPr="004E7133" w:rsidRDefault="002D4E62">
      <w:pPr>
        <w:pStyle w:val="Standard"/>
        <w:numPr>
          <w:ilvl w:val="0"/>
          <w:numId w:val="7"/>
        </w:numPr>
        <w:spacing w:line="288" w:lineRule="auto"/>
        <w:ind w:left="426" w:hanging="284"/>
        <w:jc w:val="both"/>
        <w:rPr>
          <w:rFonts w:ascii="Century Gothic" w:hAnsi="Century Gothic"/>
        </w:rPr>
      </w:pPr>
      <w:r w:rsidRPr="004E7133">
        <w:rPr>
          <w:rFonts w:ascii="Century Gothic" w:hAnsi="Century Gothic" w:cs="Times New Roman"/>
          <w:bCs/>
        </w:rPr>
        <w:t xml:space="preserve">Usuwanie śliskości zimowej przy zastosowaniu odpowiednich (właściwych) środków chemicznych i </w:t>
      </w:r>
      <w:proofErr w:type="spellStart"/>
      <w:r w:rsidRPr="004E7133">
        <w:rPr>
          <w:rFonts w:ascii="Century Gothic" w:hAnsi="Century Gothic" w:cs="Times New Roman"/>
          <w:bCs/>
        </w:rPr>
        <w:t>uszorstniających</w:t>
      </w:r>
      <w:proofErr w:type="spellEnd"/>
      <w:r w:rsidRPr="004E7133">
        <w:rPr>
          <w:rFonts w:ascii="Century Gothic" w:hAnsi="Century Gothic" w:cs="Times New Roman"/>
          <w:bCs/>
        </w:rPr>
        <w:t xml:space="preserve">, </w:t>
      </w:r>
      <w:proofErr w:type="spellStart"/>
      <w:r w:rsidRPr="004E7133">
        <w:rPr>
          <w:rFonts w:ascii="Century Gothic" w:hAnsi="Century Gothic" w:cs="Times New Roman"/>
          <w:bCs/>
        </w:rPr>
        <w:t>odpłużanie</w:t>
      </w:r>
      <w:proofErr w:type="spellEnd"/>
      <w:r w:rsidRPr="004E7133">
        <w:rPr>
          <w:rFonts w:ascii="Century Gothic" w:hAnsi="Century Gothic" w:cs="Times New Roman"/>
          <w:bCs/>
        </w:rPr>
        <w:t xml:space="preserve">  jezdni przy zastosowaniu pojazdów mechanicznych, </w:t>
      </w:r>
      <w:proofErr w:type="spellStart"/>
      <w:r w:rsidRPr="004E7133">
        <w:rPr>
          <w:rFonts w:ascii="Century Gothic" w:hAnsi="Century Gothic" w:cs="Times New Roman"/>
          <w:bCs/>
        </w:rPr>
        <w:t>uszorstnienie</w:t>
      </w:r>
      <w:proofErr w:type="spellEnd"/>
      <w:r w:rsidRPr="004E7133">
        <w:rPr>
          <w:rFonts w:ascii="Century Gothic" w:hAnsi="Century Gothic" w:cs="Times New Roman"/>
          <w:bCs/>
        </w:rPr>
        <w:t xml:space="preserve"> nawierzchni po odgarnięciu śniegu i lodu.</w:t>
      </w:r>
    </w:p>
    <w:p w14:paraId="795F89DC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  <w:bCs/>
        </w:rPr>
      </w:pPr>
      <w:r w:rsidRPr="004E7133">
        <w:rPr>
          <w:rFonts w:ascii="Century Gothic" w:hAnsi="Century Gothic" w:cs="Times New Roman"/>
          <w:bCs/>
        </w:rPr>
        <w:t xml:space="preserve">Pełnienie nadzoru dyspozytorskiego w godz. 22.00 do 7.00 pod kątem podejmowania odpowiednich działań w porozumieniu z Zamawiającym. Wykonawca prowadził będzie prace związane z zimowym utrzymaniem  dróg i ulic oraz </w:t>
      </w:r>
      <w:r w:rsidRPr="004E7133">
        <w:rPr>
          <w:rFonts w:ascii="Century Gothic" w:hAnsi="Century Gothic" w:cs="Times New Roman"/>
          <w:bCs/>
        </w:rPr>
        <w:t>chodników w sposób zapewniający utrzymanie zgodnie z określonymi w specyfikacji standardami .</w:t>
      </w:r>
    </w:p>
    <w:p w14:paraId="6138BA93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  <w:bCs/>
        </w:rPr>
      </w:pPr>
      <w:r w:rsidRPr="004E7133">
        <w:rPr>
          <w:rFonts w:ascii="Century Gothic" w:hAnsi="Century Gothic" w:cs="Times New Roman"/>
          <w:bCs/>
        </w:rPr>
        <w:t>Zapewnienie w przypadku wystąpienia nadzwyczajnych warunków  atmosferycznych ( intensywne opady śniegu, zawieje, zamiecie śnieżne) specjalistycznego sprzętu koniecznego do likwidacji tych skutków w ramach zawartej umowy. Wywożenie śniegu i błota z terenu objętego zamówieniem . Wywóz śniegu oraz miejsce jego składowania należy do Wykonawcy, zgodnie z obowiązującymi przepisami w tym zakresie.</w:t>
      </w:r>
    </w:p>
    <w:p w14:paraId="585A8AC5" w14:textId="77777777" w:rsidR="00E75AF2" w:rsidRPr="004E7133" w:rsidRDefault="002D4E62">
      <w:pPr>
        <w:pStyle w:val="Standard"/>
        <w:numPr>
          <w:ilvl w:val="0"/>
          <w:numId w:val="11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bieżące (w przypadku gdy nie będą występowały opady śniegu i gdy śnieg nie będzie zalegał na tych terenach) utrzymywanie w czystości ulic, parkingów, placów, chodników, przystanków autobusowych poprzez zamiatanie nawierzchni oraz  zbieranie odpadów i psich odchodów również z trawników przyległych do  placów ulic i parkingów na których odbywa się sprzątanie,</w:t>
      </w:r>
    </w:p>
    <w:p w14:paraId="248A7A97" w14:textId="77777777" w:rsidR="00E75AF2" w:rsidRPr="004E7133" w:rsidRDefault="002D4E62">
      <w:pPr>
        <w:pStyle w:val="Standard"/>
        <w:numPr>
          <w:ilvl w:val="0"/>
          <w:numId w:val="13"/>
        </w:numPr>
        <w:spacing w:line="288" w:lineRule="auto"/>
        <w:ind w:left="426" w:hanging="284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opróżnianie minimum  raz w tygodniu koszy ulicznych i pojemników na psie odchody oraz ich sukcesywne czyszczenie</w:t>
      </w:r>
    </w:p>
    <w:p w14:paraId="6F8DB038" w14:textId="77777777" w:rsidR="00E75AF2" w:rsidRPr="004E7133" w:rsidRDefault="002D4E62">
      <w:pPr>
        <w:pStyle w:val="Standard"/>
        <w:spacing w:line="288" w:lineRule="auto"/>
        <w:ind w:left="426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Odpady zebrane podczas sprzątania wykonawca zagospodaruje we własnym zakresie zgodnie z ustawą „ O odpadach”</w:t>
      </w:r>
    </w:p>
    <w:p w14:paraId="29AE4B7B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1E928055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</w:rPr>
      </w:pPr>
    </w:p>
    <w:p w14:paraId="7551FDC4" w14:textId="77777777" w:rsidR="00E75AF2" w:rsidRPr="004E7133" w:rsidRDefault="002D4E62">
      <w:pPr>
        <w:pStyle w:val="Standard"/>
        <w:spacing w:line="288" w:lineRule="auto"/>
        <w:jc w:val="center"/>
        <w:rPr>
          <w:rFonts w:ascii="Century Gothic" w:hAnsi="Century Gothic" w:cs="Times New Roman"/>
          <w:b/>
          <w:bCs/>
          <w:sz w:val="28"/>
          <w:szCs w:val="28"/>
        </w:rPr>
      </w:pPr>
      <w:r w:rsidRPr="004E7133">
        <w:rPr>
          <w:rFonts w:ascii="Century Gothic" w:hAnsi="Century Gothic" w:cs="Times New Roman"/>
          <w:b/>
          <w:bCs/>
          <w:sz w:val="28"/>
          <w:szCs w:val="28"/>
        </w:rPr>
        <w:t xml:space="preserve">OBLIGATORYJNE WYTYCZNE  DO  STOSOWANIA  </w:t>
      </w:r>
    </w:p>
    <w:p w14:paraId="65812D94" w14:textId="77777777" w:rsidR="00E75AF2" w:rsidRPr="004E7133" w:rsidRDefault="002D4E62">
      <w:pPr>
        <w:pStyle w:val="Standard"/>
        <w:spacing w:line="288" w:lineRule="auto"/>
        <w:jc w:val="center"/>
        <w:rPr>
          <w:rFonts w:ascii="Century Gothic" w:hAnsi="Century Gothic" w:cs="Times New Roman"/>
          <w:b/>
          <w:bCs/>
          <w:sz w:val="28"/>
          <w:szCs w:val="28"/>
        </w:rPr>
      </w:pPr>
      <w:r w:rsidRPr="004E7133">
        <w:rPr>
          <w:rFonts w:ascii="Century Gothic" w:hAnsi="Century Gothic" w:cs="Times New Roman"/>
          <w:b/>
          <w:bCs/>
          <w:sz w:val="28"/>
          <w:szCs w:val="28"/>
        </w:rPr>
        <w:t xml:space="preserve">  DLA  STANDARDÓW  I,  II,  III</w:t>
      </w:r>
    </w:p>
    <w:p w14:paraId="27BE7DD4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</w:p>
    <w:p w14:paraId="51EDF98B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  <w:r w:rsidRPr="004E7133">
        <w:rPr>
          <w:rFonts w:ascii="Century Gothic" w:hAnsi="Century Gothic" w:cs="Times New Roman"/>
          <w:b/>
          <w:bCs/>
        </w:rPr>
        <w:t>1. IMPREZY</w:t>
      </w:r>
    </w:p>
    <w:p w14:paraId="318B26EF" w14:textId="77777777" w:rsidR="00E75AF2" w:rsidRPr="004E7133" w:rsidRDefault="00E75AF2">
      <w:pPr>
        <w:pStyle w:val="Standard"/>
        <w:spacing w:line="288" w:lineRule="auto"/>
        <w:rPr>
          <w:rFonts w:ascii="Century Gothic" w:hAnsi="Century Gothic" w:cs="Times New Roman"/>
          <w:b/>
          <w:bCs/>
        </w:rPr>
      </w:pPr>
    </w:p>
    <w:p w14:paraId="426165B5" w14:textId="77777777" w:rsidR="00E75AF2" w:rsidRPr="004E7133" w:rsidRDefault="002D4E62">
      <w:pPr>
        <w:pStyle w:val="Standard"/>
        <w:spacing w:line="288" w:lineRule="auto"/>
        <w:ind w:left="284"/>
        <w:jc w:val="both"/>
        <w:rPr>
          <w:rFonts w:ascii="Century Gothic" w:hAnsi="Century Gothic"/>
        </w:rPr>
      </w:pPr>
      <w:r w:rsidRPr="004E7133">
        <w:rPr>
          <w:rFonts w:ascii="Century Gothic" w:hAnsi="Century Gothic" w:cs="Times New Roman"/>
          <w:color w:val="000000"/>
        </w:rPr>
        <w:t>Sprzątanie terenów – miejsc po imprezach masowych, niezależnie od czasu ich organizacji. Sprzątanie powinno być wykonane następnego dnia do godz. 6</w:t>
      </w:r>
      <w:r w:rsidRPr="004E7133">
        <w:rPr>
          <w:rFonts w:ascii="Century Gothic" w:hAnsi="Century Gothic" w:cs="Times New Roman"/>
          <w:color w:val="000000"/>
          <w:vertAlign w:val="superscript"/>
        </w:rPr>
        <w:t>00</w:t>
      </w:r>
      <w:r w:rsidRPr="004E7133">
        <w:rPr>
          <w:rFonts w:ascii="Century Gothic" w:hAnsi="Century Gothic" w:cs="Times New Roman"/>
          <w:color w:val="000000"/>
        </w:rPr>
        <w:t xml:space="preserve"> rano po zakończeniu imprezy. W przypadku imprez trwających dłużej niż jeden dzień, każdego następnego dnia do godz. 7</w:t>
      </w:r>
      <w:r w:rsidRPr="004E7133">
        <w:rPr>
          <w:rFonts w:ascii="Century Gothic" w:hAnsi="Century Gothic" w:cs="Times New Roman"/>
          <w:color w:val="000000"/>
          <w:vertAlign w:val="superscript"/>
        </w:rPr>
        <w:t>00</w:t>
      </w:r>
    </w:p>
    <w:p w14:paraId="2D87A427" w14:textId="77777777" w:rsidR="00E75AF2" w:rsidRPr="004E7133" w:rsidRDefault="002D4E62">
      <w:pPr>
        <w:pStyle w:val="Standard"/>
        <w:spacing w:line="288" w:lineRule="auto"/>
        <w:ind w:left="284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lastRenderedPageBreak/>
        <w:t>Zabezpieczenie w/w imprez w sprzęt typu: dodatkowe pojemniki na śmieci, kosze, worki itp. wraz z podaniem nazwisk i nr telefonu osób odpowiedzialnych za sprzątanie.</w:t>
      </w:r>
    </w:p>
    <w:p w14:paraId="47B12603" w14:textId="77777777" w:rsidR="00E75AF2" w:rsidRPr="004E7133" w:rsidRDefault="00E75AF2">
      <w:pPr>
        <w:pStyle w:val="Standard"/>
        <w:spacing w:line="288" w:lineRule="auto"/>
        <w:ind w:left="284"/>
        <w:jc w:val="both"/>
        <w:rPr>
          <w:rFonts w:ascii="Century Gothic" w:hAnsi="Century Gothic" w:cs="Times New Roman"/>
          <w:color w:val="000000"/>
        </w:rPr>
      </w:pPr>
    </w:p>
    <w:p w14:paraId="720C239E" w14:textId="77777777" w:rsidR="00E75AF2" w:rsidRPr="004E7133" w:rsidRDefault="002D4E62">
      <w:pPr>
        <w:pStyle w:val="Standard"/>
        <w:spacing w:line="288" w:lineRule="auto"/>
        <w:ind w:left="709" w:hanging="425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 xml:space="preserve">W okresie Jarmarku </w:t>
      </w:r>
      <w:proofErr w:type="spellStart"/>
      <w:r w:rsidRPr="004E7133">
        <w:rPr>
          <w:rFonts w:ascii="Century Gothic" w:hAnsi="Century Gothic" w:cs="Times New Roman"/>
          <w:color w:val="000000"/>
        </w:rPr>
        <w:t>Chmielo</w:t>
      </w:r>
      <w:proofErr w:type="spellEnd"/>
      <w:r w:rsidRPr="004E7133">
        <w:rPr>
          <w:rFonts w:ascii="Century Gothic" w:hAnsi="Century Gothic" w:cs="Times New Roman"/>
          <w:color w:val="000000"/>
        </w:rPr>
        <w:t xml:space="preserve"> – Wikliniarskiego do obowiązków zleceniobiorcy należy:</w:t>
      </w:r>
    </w:p>
    <w:p w14:paraId="56BF5F21" w14:textId="77777777" w:rsidR="00E75AF2" w:rsidRPr="004E7133" w:rsidRDefault="002D4E62">
      <w:pPr>
        <w:pStyle w:val="Standard"/>
        <w:numPr>
          <w:ilvl w:val="0"/>
          <w:numId w:val="14"/>
        </w:numPr>
        <w:spacing w:line="288" w:lineRule="auto"/>
        <w:ind w:left="709" w:hanging="425"/>
        <w:jc w:val="both"/>
        <w:rPr>
          <w:rFonts w:ascii="Century Gothic" w:hAnsi="Century Gothic"/>
        </w:rPr>
      </w:pPr>
      <w:r w:rsidRPr="004E7133">
        <w:rPr>
          <w:rFonts w:ascii="Century Gothic" w:hAnsi="Century Gothic" w:cs="Times New Roman"/>
          <w:color w:val="000000"/>
        </w:rPr>
        <w:t>Ustawienie min. 3 kontenerów KP 7 ( 34m</w:t>
      </w:r>
      <w:r w:rsidRPr="004E7133">
        <w:rPr>
          <w:rFonts w:ascii="Century Gothic" w:hAnsi="Century Gothic" w:cs="Times New Roman"/>
          <w:color w:val="000000"/>
          <w:vertAlign w:val="superscript"/>
        </w:rPr>
        <w:t>3</w:t>
      </w:r>
      <w:r w:rsidRPr="004E7133">
        <w:rPr>
          <w:rFonts w:ascii="Century Gothic" w:hAnsi="Century Gothic" w:cs="Times New Roman"/>
          <w:color w:val="000000"/>
        </w:rPr>
        <w:t xml:space="preserve">) na okres 3 dni z ich wywozem w miarę potrzeb (nie dopuszczając do ich </w:t>
      </w:r>
      <w:r w:rsidRPr="004E7133">
        <w:rPr>
          <w:rFonts w:ascii="Century Gothic" w:hAnsi="Century Gothic" w:cs="Times New Roman"/>
          <w:color w:val="000000"/>
        </w:rPr>
        <w:t>całkowitego wypełnienia, a tym samym wysypywania się śmieci na zewnątrz).</w:t>
      </w:r>
    </w:p>
    <w:p w14:paraId="06B16336" w14:textId="77777777" w:rsidR="00E75AF2" w:rsidRPr="004E7133" w:rsidRDefault="002D4E62">
      <w:pPr>
        <w:pStyle w:val="Standard"/>
        <w:numPr>
          <w:ilvl w:val="0"/>
          <w:numId w:val="14"/>
        </w:numPr>
        <w:spacing w:line="288" w:lineRule="auto"/>
        <w:ind w:left="709" w:hanging="425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 xml:space="preserve">Rozstawienie na okres 3 dni na terenie Parku F.  </w:t>
      </w:r>
      <w:proofErr w:type="spellStart"/>
      <w:r w:rsidRPr="004E7133">
        <w:rPr>
          <w:rFonts w:ascii="Century Gothic" w:hAnsi="Century Gothic" w:cs="Times New Roman"/>
          <w:color w:val="000000"/>
        </w:rPr>
        <w:t>Szołdrskiego</w:t>
      </w:r>
      <w:proofErr w:type="spellEnd"/>
      <w:r w:rsidRPr="004E7133">
        <w:rPr>
          <w:rFonts w:ascii="Century Gothic" w:hAnsi="Century Gothic" w:cs="Times New Roman"/>
          <w:color w:val="000000"/>
        </w:rPr>
        <w:t xml:space="preserve">  60 pojemników o pojemności 240 litrów oraz 10 szt. pojemników 1100 litrów z ich opróżnianiem i wywozem w miarę potrzeb nie dopuszczając do ich całkowitego wypełnienia, a tym samym wysypywania się śmieci na zewnątrz oraz rozwieszenie worków pojemności 120 litrów w miejscach wskazanych przez zamawiającego  oraz ich sukcesywnego wywożenia.</w:t>
      </w:r>
    </w:p>
    <w:p w14:paraId="5E37C982" w14:textId="77777777" w:rsidR="00E75AF2" w:rsidRPr="004E7133" w:rsidRDefault="002D4E62">
      <w:pPr>
        <w:pStyle w:val="Standard"/>
        <w:numPr>
          <w:ilvl w:val="0"/>
          <w:numId w:val="14"/>
        </w:numPr>
        <w:spacing w:line="288" w:lineRule="auto"/>
        <w:ind w:left="709" w:hanging="425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Zapewnienie całodobowej obsługi w postaci pracowników oddelegowanych do uporządkowania terenu Parku i Stadionu Miejskiego (zbieranie butelek, kubków, tacek, papierów, worków foliowych itp.) przez okres trwania imprezy (3 dni).</w:t>
      </w:r>
    </w:p>
    <w:p w14:paraId="1D3A7797" w14:textId="77777777" w:rsidR="00E75AF2" w:rsidRPr="004E7133" w:rsidRDefault="002D4E62">
      <w:pPr>
        <w:pStyle w:val="Standard"/>
        <w:numPr>
          <w:ilvl w:val="0"/>
          <w:numId w:val="14"/>
        </w:numPr>
        <w:spacing w:line="288" w:lineRule="auto"/>
        <w:ind w:left="709" w:hanging="425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Poprzez stwierdzenie ”PARKU” zamawiający rozumie teren od szkoły Podstawowej nr 1 poprzez ul. Topolową i ul. Olchową z wyłączeniem ogrodu zoologicznego.</w:t>
      </w:r>
    </w:p>
    <w:p w14:paraId="670A9CE4" w14:textId="77777777" w:rsidR="00E75AF2" w:rsidRPr="004E7133" w:rsidRDefault="002D4E62">
      <w:pPr>
        <w:pStyle w:val="Standard"/>
        <w:numPr>
          <w:ilvl w:val="0"/>
          <w:numId w:val="14"/>
        </w:numPr>
        <w:spacing w:line="288" w:lineRule="auto"/>
        <w:ind w:left="709" w:hanging="425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Poprzez stwierdzenie „STADION” zamawiający rozumie najbliższe okolice płyty boiska ogrodzone płotem łącznie z drogami ( dojście do stadionu cała ul. Ogrodowa oraz plac pomiędzy ulicami Ogrodowa, Barteckiego i M. Skłodowskiej umożliwiającym przejście uczestników imprezy na teren Parku jak również na parking przed wejściem na pl. Chopina.</w:t>
      </w:r>
    </w:p>
    <w:p w14:paraId="1D31CA25" w14:textId="77777777" w:rsidR="00E75AF2" w:rsidRPr="004E7133" w:rsidRDefault="00E75AF2">
      <w:pPr>
        <w:pStyle w:val="Standard"/>
        <w:spacing w:line="288" w:lineRule="auto"/>
        <w:jc w:val="both"/>
        <w:rPr>
          <w:rFonts w:ascii="Century Gothic" w:hAnsi="Century Gothic" w:cs="Times New Roman"/>
          <w:color w:val="000000"/>
        </w:rPr>
      </w:pPr>
    </w:p>
    <w:p w14:paraId="1A24B5D3" w14:textId="77777777" w:rsidR="00E75AF2" w:rsidRPr="004E7133" w:rsidRDefault="002D4E62">
      <w:pPr>
        <w:pStyle w:val="Standard"/>
        <w:numPr>
          <w:ilvl w:val="0"/>
          <w:numId w:val="15"/>
        </w:numPr>
        <w:spacing w:line="288" w:lineRule="auto"/>
        <w:rPr>
          <w:rFonts w:ascii="Century Gothic" w:hAnsi="Century Gothic" w:cs="Times New Roman"/>
          <w:b/>
          <w:bCs/>
          <w:color w:val="000000"/>
        </w:rPr>
      </w:pPr>
      <w:r w:rsidRPr="004E7133">
        <w:rPr>
          <w:rFonts w:ascii="Century Gothic" w:hAnsi="Century Gothic" w:cs="Times New Roman"/>
          <w:b/>
          <w:bCs/>
          <w:color w:val="000000"/>
        </w:rPr>
        <w:t>BIEŻĄCE UTRZYMANIE</w:t>
      </w:r>
    </w:p>
    <w:p w14:paraId="0D6024F7" w14:textId="77777777" w:rsidR="00E75AF2" w:rsidRPr="004E7133" w:rsidRDefault="00E75AF2">
      <w:pPr>
        <w:pStyle w:val="Standard"/>
        <w:spacing w:line="288" w:lineRule="auto"/>
        <w:jc w:val="both"/>
        <w:rPr>
          <w:rFonts w:ascii="Century Gothic" w:hAnsi="Century Gothic" w:cs="Times New Roman"/>
          <w:color w:val="000000"/>
        </w:rPr>
      </w:pPr>
    </w:p>
    <w:p w14:paraId="3C76CBE2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Słupy ogłoszeniowe i tablice – w zakres utrzymania  w czystości wchodzą prace związane ze zdzieraniem plakatów i ogłoszeń, myciem daszków lub szyb oraz uporządkowaniem terenów wokół.  1 raz na miesiąc</w:t>
      </w:r>
    </w:p>
    <w:p w14:paraId="347860C3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Sprzątanie terenu przy pomnikach, obeliskach i tablicach wg ustalonych standardów dodatkowo po 10 dniach od daty złożenia wiązanek i zniczy, uporządkowanie terenu wokół (wywóz uschniętych kwiatów i zniczy) wg załączonego  wykazu imprez okolicznościowych i kulturalnych.</w:t>
      </w:r>
    </w:p>
    <w:p w14:paraId="0924F382" w14:textId="1E436329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 xml:space="preserve">Do utrzymania w czystości placów i parkingów należy również dokonywanie oprysku środkami chwastobójczymi powierzchni utwardzonych dwa razy do </w:t>
      </w:r>
      <w:r w:rsidRPr="004E7133">
        <w:rPr>
          <w:rFonts w:ascii="Century Gothic" w:hAnsi="Century Gothic" w:cs="Times New Roman"/>
          <w:color w:val="000000"/>
        </w:rPr>
        <w:lastRenderedPageBreak/>
        <w:t>roku oraz czyszczenie pomników</w:t>
      </w:r>
      <w:r w:rsidRPr="004E7133">
        <w:rPr>
          <w:rFonts w:ascii="Century Gothic" w:hAnsi="Century Gothic" w:cs="Times New Roman"/>
          <w:color w:val="000000"/>
        </w:rPr>
        <w:t>, tablic i obelisków „Karcherem” na polecenie pracowników Urzędu .</w:t>
      </w:r>
    </w:p>
    <w:p w14:paraId="699E6D75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Likwidacja zanieczyszczeń powstałych na skutek działania zdarzeń losowych (np. burza, grad, wiatr, awarie itp.) wskazanych przez Zleceniodawcę oraz zlokalizowanych samodzielnie na powierzchni wskazanych rejonów.</w:t>
      </w:r>
    </w:p>
    <w:p w14:paraId="7DDA1A49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Zebrane w czasie sprzątania piasek, ziemia, kamienie, kawałki betonu, liście, wsady koszy ulicznych i pojemników na psie odchody, znicze, wiązanki itp. powinny być zagospodarowane zgodnie z przepisami ustawy o odpadach na koszt Zleceniobiorcy.</w:t>
      </w:r>
    </w:p>
    <w:p w14:paraId="332F5B3B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Zbieranie i wywóz worków z nieczystościami zebranymi przez podopiecznych Straży Miejskiej ( szacunkowa ilość worków około 100 szt. rocznie).</w:t>
      </w:r>
    </w:p>
    <w:p w14:paraId="3ACBB1E3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/>
        </w:rPr>
      </w:pPr>
      <w:r w:rsidRPr="004E7133">
        <w:rPr>
          <w:rFonts w:ascii="Century Gothic" w:hAnsi="Century Gothic" w:cs="Times New Roman"/>
          <w:color w:val="000000"/>
        </w:rPr>
        <w:t>Likwidacja dzikich wysypisk na terenie miasta i gminy Nowy Tomyśl około 30 m</w:t>
      </w:r>
      <w:r w:rsidRPr="004E7133">
        <w:rPr>
          <w:rFonts w:ascii="Century Gothic" w:hAnsi="Century Gothic" w:cs="Times New Roman"/>
          <w:color w:val="000000"/>
          <w:vertAlign w:val="superscript"/>
        </w:rPr>
        <w:t>3</w:t>
      </w:r>
      <w:r w:rsidRPr="004E7133">
        <w:rPr>
          <w:rFonts w:ascii="Century Gothic" w:hAnsi="Century Gothic" w:cs="Times New Roman"/>
          <w:color w:val="000000"/>
        </w:rPr>
        <w:t xml:space="preserve"> rocznie.</w:t>
      </w:r>
    </w:p>
    <w:p w14:paraId="337427EF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Prowadzenie prac porządkowych również w soboty, niedziele i święta w godzinach wczesno rannych ( obchód, ręczne sprzątanie na terenie centrum miasta tj. pl. Niepodległości, Chopina ul. Mickiewicza deptak przy PKO) bez oddzielnego powiadomienia.</w:t>
      </w:r>
    </w:p>
    <w:p w14:paraId="0A2CC6D5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 xml:space="preserve">Sprzątanie skarp rowów zlokalizowanych przy ul. Kanałowej (rów przy Zieleniaku) i ul. Wypoczynkowej poprzez zbieranie śmieci oraz ich wywóz dodatkowo 2 razy w miesiącu czyszczenie kraty na rowie przy ul. Tysiąclecia ( </w:t>
      </w:r>
      <w:proofErr w:type="spellStart"/>
      <w:r w:rsidRPr="004E7133">
        <w:rPr>
          <w:rFonts w:ascii="Century Gothic" w:hAnsi="Century Gothic" w:cs="Times New Roman"/>
          <w:color w:val="000000"/>
        </w:rPr>
        <w:t>Kaufland</w:t>
      </w:r>
      <w:proofErr w:type="spellEnd"/>
      <w:r w:rsidRPr="004E7133">
        <w:rPr>
          <w:rFonts w:ascii="Century Gothic" w:hAnsi="Century Gothic" w:cs="Times New Roman"/>
          <w:color w:val="000000"/>
        </w:rPr>
        <w:t>) z wywozem zebranych śmieci.</w:t>
      </w:r>
    </w:p>
    <w:p w14:paraId="72D48609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Mycie znaków drogowych ( usuwanie graffiti na przystankach - 2 razy w roku – wiosna , lato)</w:t>
      </w:r>
    </w:p>
    <w:p w14:paraId="5E26EAFF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Malowanie barierek i łańcuchów ochronnych ( 1 raz w roku – wiosna)</w:t>
      </w:r>
    </w:p>
    <w:p w14:paraId="16122FDA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Naprawa zapadniętych chodników  na terenie obsługiwanym wg wskazań zamawiającego - max. 100m2.</w:t>
      </w:r>
    </w:p>
    <w:p w14:paraId="52C2714C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 xml:space="preserve">Koszenie poboczy dróg -rowy – ulice 3 Stycznia, Sienkiewicza, Zbąszyńska, Komunalna oraz przy ścieżkach rowerowych na terenie miasta oraz Nowy Tomyśl – Stary Tomyśl – Róża, Nowy Tomyśl – Boruja Kościelna , Przyłęk – Przyłęk  (  1 raz w miesiącu – od kwietnia do września). </w:t>
      </w:r>
    </w:p>
    <w:p w14:paraId="088145CE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 xml:space="preserve"> Mycie szyb i ścian wiat przystankowych na terenie miasta i gminy Nowy Tomyśl – 1 raz w roku.</w:t>
      </w:r>
    </w:p>
    <w:p w14:paraId="625FB777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>Zbieranie i utylizacja martwych zwierząt, padłych w wyniku kolizji drogowych z terenu miasta i gminy Nowy Tomyśl w oparciu o telefoniczne zgłoszenie dokonane przez pracowników Urzędu Miejskiego , Straży Miejskiej lub Policji również w dniach wolnych od pracy.</w:t>
      </w:r>
    </w:p>
    <w:p w14:paraId="0D0E42F3" w14:textId="77777777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t xml:space="preserve">Sprzątanie alejek parkowych z odpadów komunalnych wraz z wywozem minimum 1 raz w tygodniu zawartości koszy ( Park przy ul. Komunalnej, przy ul. Musiała, oraz Feliksa </w:t>
      </w:r>
      <w:proofErr w:type="spellStart"/>
      <w:r w:rsidRPr="004E7133">
        <w:rPr>
          <w:rFonts w:ascii="Century Gothic" w:hAnsi="Century Gothic" w:cs="Times New Roman"/>
          <w:color w:val="000000"/>
        </w:rPr>
        <w:t>Szołdrskiego</w:t>
      </w:r>
      <w:proofErr w:type="spellEnd"/>
      <w:r w:rsidRPr="004E7133">
        <w:rPr>
          <w:rFonts w:ascii="Century Gothic" w:hAnsi="Century Gothic" w:cs="Times New Roman"/>
          <w:color w:val="000000"/>
        </w:rPr>
        <w:t xml:space="preserve"> a także skwerów ( przy peronach PKP, pomiędzy blokami ul. Poznańska i Kościuszki).</w:t>
      </w:r>
    </w:p>
    <w:p w14:paraId="772B1B46" w14:textId="53DDFF01" w:rsidR="00E75AF2" w:rsidRPr="004E7133" w:rsidRDefault="002D4E62">
      <w:pPr>
        <w:pStyle w:val="Standard"/>
        <w:numPr>
          <w:ilvl w:val="0"/>
          <w:numId w:val="16"/>
        </w:numPr>
        <w:spacing w:line="288" w:lineRule="auto"/>
        <w:jc w:val="both"/>
        <w:rPr>
          <w:rFonts w:ascii="Century Gothic" w:hAnsi="Century Gothic" w:cs="Times New Roman"/>
          <w:color w:val="000000"/>
        </w:rPr>
      </w:pPr>
      <w:r w:rsidRPr="004E7133">
        <w:rPr>
          <w:rFonts w:ascii="Century Gothic" w:hAnsi="Century Gothic" w:cs="Times New Roman"/>
          <w:color w:val="000000"/>
        </w:rPr>
        <w:lastRenderedPageBreak/>
        <w:t>Sprzątanie</w:t>
      </w:r>
      <w:r w:rsidR="004E7133">
        <w:rPr>
          <w:rFonts w:ascii="Century Gothic" w:hAnsi="Century Gothic" w:cs="Times New Roman"/>
          <w:color w:val="000000"/>
        </w:rPr>
        <w:t xml:space="preserve"> </w:t>
      </w:r>
      <w:r w:rsidRPr="004E7133">
        <w:rPr>
          <w:rFonts w:ascii="Century Gothic" w:hAnsi="Century Gothic" w:cs="Times New Roman"/>
          <w:color w:val="000000"/>
        </w:rPr>
        <w:t>co drugi tydzień placów zabaw i siłowni zewnętrznych</w:t>
      </w:r>
      <w:r w:rsidR="004E7133">
        <w:rPr>
          <w:rFonts w:ascii="Century Gothic" w:hAnsi="Century Gothic" w:cs="Times New Roman"/>
          <w:color w:val="000000"/>
        </w:rPr>
        <w:t xml:space="preserve"> </w:t>
      </w:r>
      <w:r w:rsidRPr="004E7133">
        <w:rPr>
          <w:rFonts w:ascii="Century Gothic" w:hAnsi="Century Gothic" w:cs="Times New Roman"/>
          <w:color w:val="000000"/>
        </w:rPr>
        <w:t xml:space="preserve">znajdujących się na </w:t>
      </w:r>
      <w:r w:rsidRPr="004E7133">
        <w:rPr>
          <w:rFonts w:ascii="Century Gothic" w:hAnsi="Century Gothic" w:cs="Times New Roman"/>
          <w:color w:val="000000"/>
        </w:rPr>
        <w:t>terenie gminy wg załączonego wykazu.</w:t>
      </w:r>
    </w:p>
    <w:p w14:paraId="4BC232B5" w14:textId="77777777" w:rsidR="00E75AF2" w:rsidRPr="004E7133" w:rsidRDefault="00E75AF2">
      <w:pPr>
        <w:pStyle w:val="Standard"/>
        <w:spacing w:line="288" w:lineRule="auto"/>
        <w:ind w:left="720"/>
        <w:jc w:val="both"/>
        <w:rPr>
          <w:rFonts w:ascii="Century Gothic" w:hAnsi="Century Gothic" w:cs="Times New Roman"/>
          <w:color w:val="000000"/>
        </w:rPr>
      </w:pPr>
    </w:p>
    <w:p w14:paraId="49F3477C" w14:textId="77777777" w:rsidR="00E75AF2" w:rsidRPr="004E7133" w:rsidRDefault="002D4E62">
      <w:pPr>
        <w:pStyle w:val="Standard"/>
        <w:numPr>
          <w:ilvl w:val="0"/>
          <w:numId w:val="15"/>
        </w:numPr>
        <w:spacing w:line="288" w:lineRule="auto"/>
        <w:jc w:val="both"/>
        <w:rPr>
          <w:rFonts w:ascii="Century Gothic" w:hAnsi="Century Gothic" w:cs="Times New Roman"/>
          <w:b/>
          <w:bCs/>
          <w:color w:val="000000"/>
        </w:rPr>
      </w:pPr>
      <w:r w:rsidRPr="004E7133">
        <w:rPr>
          <w:rFonts w:ascii="Century Gothic" w:hAnsi="Century Gothic" w:cs="Times New Roman"/>
          <w:b/>
          <w:bCs/>
          <w:color w:val="000000"/>
        </w:rPr>
        <w:t>ZIMOWE UTRZYMANIE ULIC, CHODNIKÓW I PLACÓW</w:t>
      </w:r>
    </w:p>
    <w:p w14:paraId="150A48BA" w14:textId="77777777" w:rsidR="00E75AF2" w:rsidRPr="004E7133" w:rsidRDefault="002D4E62">
      <w:pPr>
        <w:pStyle w:val="Standard"/>
        <w:spacing w:line="288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Czas występowania odstępstw od ustalonego standardu liczony jest w godzinach od momentu ustania opadów śniegu lub pojawienia się śliskości, nie oznacza to jednak, że odstępstwa te należy traktować jako zasadę postępowania. Odstępstwa mogą zdarzać się sporadycznie z uwagi na konkretne niezależne od wykonawcy przyczyny. Założone standardy obowiązują w średnich warunkach pogodowych.</w:t>
      </w:r>
    </w:p>
    <w:p w14:paraId="4694B188" w14:textId="77777777" w:rsidR="00E75AF2" w:rsidRPr="004E7133" w:rsidRDefault="002D4E62">
      <w:pPr>
        <w:pStyle w:val="Standard"/>
        <w:spacing w:line="288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W warunkach znacznie odbiegających od średnich (np. okresy bardzo intensywnych opadów śniegu), zimowe utrzymanie ulic, chodników polegać będzie na skierowaniu całego sprzętu będącego w dyspozycji wykonawcy do utrzymania przejezdności głównych ciągów ulic chodników wskazanych przez osobę odpowiedzialną z ramienia Urzędu, w dalszej kolejności pozostałe ulice i chodniki. W przypadku takich sytuacji wykonawca musi liczyć się z ewentualną koniecznością wynajęcia dodatkowego sprzętu do utrzymania drożności.</w:t>
      </w:r>
    </w:p>
    <w:p w14:paraId="516B7D74" w14:textId="77777777" w:rsidR="00E75AF2" w:rsidRPr="004E7133" w:rsidRDefault="002D4E62">
      <w:pPr>
        <w:pStyle w:val="Standard"/>
        <w:spacing w:line="288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Niedopuszczalne jest doprowadzenie do </w:t>
      </w:r>
      <w:r w:rsidRPr="004E7133">
        <w:rPr>
          <w:rFonts w:ascii="Century Gothic" w:hAnsi="Century Gothic" w:cs="Times New Roman"/>
        </w:rPr>
        <w:t>sytuacji gromadzenia ( zgarniania) śniegu na drogi. Podstawowym materiałem do zwalczania śliskości zimowej będzie płyn solankowy oraz mieszanka żwirowo – solna - min 25%. Użyte do zwalczania śliskości materiały nie mogą stanowić zagrożenia dla środowiska naturalnego i użytkowników  terenu.</w:t>
      </w:r>
    </w:p>
    <w:p w14:paraId="23B8BD2F" w14:textId="77777777" w:rsidR="00E75AF2" w:rsidRPr="004E7133" w:rsidRDefault="002D4E62">
      <w:pPr>
        <w:pStyle w:val="Standard"/>
        <w:spacing w:line="288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W przypadku wzmożonych opadów, wywóz śniegu oraz odpłatne udostępnienie mieszkańcom gminy Nowy Tomyśl piasku do posypywania nawierzchni w sezonie zimowym. Zamawiający sugeruje takie zabezpieczenie tego materiału, aby w razie wystąpienia niekorzystnych warunków atmosferycznych umożliwić mieszkańcom nieprzerwane dostawy. Piasek oraz zakupu niezbędnych materiałów służących w bieżącym utrzymaniu dokona zleceniobiorca.</w:t>
      </w:r>
    </w:p>
    <w:p w14:paraId="013E7916" w14:textId="77777777" w:rsidR="00E75AF2" w:rsidRPr="004E7133" w:rsidRDefault="002D4E62">
      <w:pPr>
        <w:pStyle w:val="Standard"/>
        <w:spacing w:line="288" w:lineRule="auto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Ustawienie na terenie miasta 30 pojemników na składowanie piasku z solą oraz w miarę potrzeby jego uzupełnianie. </w:t>
      </w:r>
    </w:p>
    <w:tbl>
      <w:tblPr>
        <w:tblW w:w="9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0"/>
        <w:gridCol w:w="2775"/>
        <w:gridCol w:w="3463"/>
        <w:gridCol w:w="2500"/>
      </w:tblGrid>
      <w:tr w:rsidR="00E75AF2" w:rsidRPr="004E7133" w14:paraId="20E2482F" w14:textId="77777777">
        <w:tblPrEx>
          <w:tblCellMar>
            <w:top w:w="0" w:type="dxa"/>
            <w:bottom w:w="0" w:type="dxa"/>
          </w:tblCellMar>
        </w:tblPrEx>
        <w:trPr>
          <w:trHeight w:val="821"/>
        </w:trPr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B7FFA2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Standard</w:t>
            </w:r>
          </w:p>
        </w:tc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D6BE0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Opis warunków na  chodnikach i ulicach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43C445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Dopuszczalne odstępstwa od standardu po ustaniu zjawisk śniegu</w:t>
            </w:r>
          </w:p>
          <w:p w14:paraId="40CD3C5F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dotyczy chodników i ulic :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91CFEC" w14:textId="77777777" w:rsidR="00E75AF2" w:rsidRPr="004E7133" w:rsidRDefault="002D4E62">
            <w:pPr>
              <w:pStyle w:val="TableContents"/>
              <w:ind w:left="383" w:right="-30"/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Śliskość zimowa</w:t>
            </w:r>
          </w:p>
        </w:tc>
      </w:tr>
      <w:tr w:rsidR="00E75AF2" w:rsidRPr="004E7133" w14:paraId="538F5F74" w14:textId="77777777">
        <w:tblPrEx>
          <w:tblCellMar>
            <w:top w:w="0" w:type="dxa"/>
            <w:bottom w:w="0" w:type="dxa"/>
          </w:tblCellMar>
        </w:tblPrEx>
        <w:trPr>
          <w:trHeight w:val="1153"/>
        </w:trPr>
        <w:tc>
          <w:tcPr>
            <w:tcW w:w="12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7F670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I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5E57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Ulice i chodniki czarne:</w:t>
            </w:r>
          </w:p>
          <w:p w14:paraId="2F315B6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suchy</w:t>
            </w:r>
          </w:p>
          <w:p w14:paraId="138C4F6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mokry</w:t>
            </w:r>
          </w:p>
          <w:p w14:paraId="08CF7CE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przejezdność całodobowa</w:t>
            </w:r>
          </w:p>
        </w:tc>
        <w:tc>
          <w:tcPr>
            <w:tcW w:w="34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7C39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luźny – 2 godz.</w:t>
            </w:r>
          </w:p>
          <w:p w14:paraId="2E178CF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błoto pośniegowe – 4 godz.</w:t>
            </w:r>
          </w:p>
          <w:p w14:paraId="5887A50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zajeżdżony – nigdy</w:t>
            </w:r>
          </w:p>
          <w:p w14:paraId="66D34B25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zasyp - nigdy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6B477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gołoledź – 2 godz.</w:t>
            </w:r>
          </w:p>
          <w:p w14:paraId="5D7613E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szron – 2 godz.</w:t>
            </w:r>
          </w:p>
          <w:p w14:paraId="15E609C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szadź – 2 godz.</w:t>
            </w:r>
          </w:p>
          <w:p w14:paraId="35125CC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pośniegowa – 4 godz.</w:t>
            </w:r>
          </w:p>
          <w:p w14:paraId="1C7F1D2F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lodowica – 4 godz.</w:t>
            </w:r>
          </w:p>
        </w:tc>
      </w:tr>
      <w:tr w:rsidR="00E75AF2" w:rsidRPr="004E7133" w14:paraId="47022C72" w14:textId="77777777">
        <w:tblPrEx>
          <w:tblCellMar>
            <w:top w:w="0" w:type="dxa"/>
            <w:bottom w:w="0" w:type="dxa"/>
          </w:tblCellMar>
        </w:tblPrEx>
        <w:tc>
          <w:tcPr>
            <w:tcW w:w="12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4DB4A4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II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7C6B4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Ulice i chodniki odśnieżone</w:t>
            </w:r>
          </w:p>
          <w:p w14:paraId="192EBA0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 xml:space="preserve">na całej szerokości oraz </w:t>
            </w:r>
            <w:r w:rsidRPr="004E7133">
              <w:rPr>
                <w:rFonts w:ascii="Century Gothic" w:hAnsi="Century Gothic" w:cs="Times New Roman"/>
                <w:sz w:val="20"/>
                <w:szCs w:val="20"/>
              </w:rPr>
              <w:t>posypane na całej długości</w:t>
            </w:r>
          </w:p>
        </w:tc>
        <w:tc>
          <w:tcPr>
            <w:tcW w:w="34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3D286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luźny – 2 godz.</w:t>
            </w:r>
          </w:p>
          <w:p w14:paraId="17D01DB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błoto pośniegowe – 4 godz.</w:t>
            </w:r>
          </w:p>
          <w:p w14:paraId="2610064A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zajeżdżony – nigdy</w:t>
            </w:r>
          </w:p>
          <w:p w14:paraId="4FCE097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zaspy - nigdy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D159C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gołoledź – 3 godz.</w:t>
            </w:r>
          </w:p>
          <w:p w14:paraId="5E42C82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szron – 2 godz.</w:t>
            </w:r>
          </w:p>
          <w:p w14:paraId="430663A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szadź – 2 godz.</w:t>
            </w:r>
          </w:p>
          <w:p w14:paraId="6728E5F0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pośniegowa – 4 godz.</w:t>
            </w:r>
          </w:p>
          <w:p w14:paraId="270A08D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lodowica – 4 godz.</w:t>
            </w:r>
          </w:p>
        </w:tc>
      </w:tr>
      <w:tr w:rsidR="00E75AF2" w:rsidRPr="004E7133" w14:paraId="6573B4C9" w14:textId="77777777">
        <w:tblPrEx>
          <w:tblCellMar>
            <w:top w:w="0" w:type="dxa"/>
            <w:bottom w:w="0" w:type="dxa"/>
          </w:tblCellMar>
        </w:tblPrEx>
        <w:tc>
          <w:tcPr>
            <w:tcW w:w="12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6FF36C" w14:textId="77777777" w:rsidR="00E75AF2" w:rsidRPr="004E7133" w:rsidRDefault="002D4E62">
            <w:pPr>
              <w:pStyle w:val="TableContents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III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A403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Ulice i chodniki odśnieżone</w:t>
            </w:r>
          </w:p>
          <w:p w14:paraId="4DDD55F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lastRenderedPageBreak/>
              <w:t xml:space="preserve">na całej szerokości oraz </w:t>
            </w:r>
            <w:r w:rsidRPr="004E7133">
              <w:rPr>
                <w:rFonts w:ascii="Century Gothic" w:hAnsi="Century Gothic" w:cs="Times New Roman"/>
                <w:sz w:val="20"/>
                <w:szCs w:val="20"/>
              </w:rPr>
              <w:t>posypane na całej długości</w:t>
            </w:r>
          </w:p>
        </w:tc>
        <w:tc>
          <w:tcPr>
            <w:tcW w:w="34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8C1F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lastRenderedPageBreak/>
              <w:t>luźny – 2 godz.</w:t>
            </w:r>
          </w:p>
          <w:p w14:paraId="7F7638F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lastRenderedPageBreak/>
              <w:t>błoto pośniegowe – 4 godz.</w:t>
            </w:r>
          </w:p>
          <w:p w14:paraId="7574F8FB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zajeżdżony – nigdy</w:t>
            </w:r>
          </w:p>
          <w:p w14:paraId="2380A282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zaspy - nigdy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7094E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lastRenderedPageBreak/>
              <w:t>gołoledź – 3 godz.</w:t>
            </w:r>
          </w:p>
          <w:p w14:paraId="725CB206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lastRenderedPageBreak/>
              <w:t>szron – 2 godz.</w:t>
            </w:r>
          </w:p>
          <w:p w14:paraId="69269553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szadź – 2 godz.</w:t>
            </w:r>
          </w:p>
          <w:p w14:paraId="083B88D1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pośniegowa – 4 godz.</w:t>
            </w:r>
          </w:p>
          <w:p w14:paraId="6EFC7079" w14:textId="77777777" w:rsidR="00E75AF2" w:rsidRPr="004E7133" w:rsidRDefault="002D4E62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 w:rsidRPr="004E7133">
              <w:rPr>
                <w:rFonts w:ascii="Century Gothic" w:hAnsi="Century Gothic" w:cs="Times New Roman"/>
                <w:sz w:val="20"/>
                <w:szCs w:val="20"/>
              </w:rPr>
              <w:t>lodowica – 4 godz.</w:t>
            </w:r>
          </w:p>
        </w:tc>
      </w:tr>
    </w:tbl>
    <w:p w14:paraId="22EB7357" w14:textId="77777777" w:rsidR="00E75AF2" w:rsidRPr="004E7133" w:rsidRDefault="00E75AF2">
      <w:pPr>
        <w:pStyle w:val="Standard"/>
        <w:rPr>
          <w:rFonts w:ascii="Century Gothic" w:hAnsi="Century Gothic" w:cs="Times New Roman"/>
        </w:rPr>
      </w:pPr>
    </w:p>
    <w:p w14:paraId="1846D570" w14:textId="77777777" w:rsidR="00214718" w:rsidRPr="004E7133" w:rsidRDefault="00214718">
      <w:pPr>
        <w:pStyle w:val="Standard"/>
        <w:rPr>
          <w:rFonts w:ascii="Century Gothic" w:hAnsi="Century Gothic" w:cs="Times New Roman"/>
        </w:rPr>
      </w:pPr>
    </w:p>
    <w:p w14:paraId="76178267" w14:textId="77777777" w:rsidR="00214718" w:rsidRPr="004E7133" w:rsidRDefault="00214718">
      <w:pPr>
        <w:pStyle w:val="Standard"/>
        <w:rPr>
          <w:rFonts w:ascii="Century Gothic" w:hAnsi="Century Gothic" w:cs="Times New Roman"/>
        </w:rPr>
      </w:pPr>
    </w:p>
    <w:p w14:paraId="6044E8BF" w14:textId="77777777" w:rsidR="00214718" w:rsidRPr="004E7133" w:rsidRDefault="00214718" w:rsidP="00214718">
      <w:pPr>
        <w:spacing w:line="100" w:lineRule="atLeast"/>
        <w:jc w:val="center"/>
        <w:rPr>
          <w:rFonts w:ascii="Century Gothic" w:eastAsia="Andale Sans UI" w:hAnsi="Century Gothic" w:cs="Times New Roman"/>
          <w:b/>
          <w:bCs/>
        </w:rPr>
      </w:pPr>
      <w:r w:rsidRPr="004E7133">
        <w:rPr>
          <w:rFonts w:ascii="Century Gothic" w:eastAsia="Andale Sans UI" w:hAnsi="Century Gothic" w:cs="Times New Roman"/>
          <w:b/>
          <w:bCs/>
        </w:rPr>
        <w:t>Wykaz placów zabaw, siłowni zewnętrznych, boisk sportowych i infrastruktury przy szlakach turystycznej w Gminie Nowy Tomyśl</w:t>
      </w:r>
    </w:p>
    <w:p w14:paraId="4EA1D17C" w14:textId="77777777" w:rsidR="00214718" w:rsidRPr="004E7133" w:rsidRDefault="00214718" w:rsidP="00214718">
      <w:pPr>
        <w:spacing w:line="100" w:lineRule="atLeast"/>
        <w:rPr>
          <w:rFonts w:ascii="Century Gothic" w:eastAsia="Andale Sans UI" w:hAnsi="Century Gothic" w:cs="Times New Roman"/>
          <w:b/>
          <w:bCs/>
          <w:sz w:val="22"/>
          <w:szCs w:val="22"/>
        </w:rPr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"/>
        <w:gridCol w:w="2136"/>
        <w:gridCol w:w="6391"/>
      </w:tblGrid>
      <w:tr w:rsidR="00214718" w:rsidRPr="004E7133" w14:paraId="39B7F41F" w14:textId="77777777" w:rsidTr="00F83204"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E63AE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72D7B0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b/>
                <w:bCs/>
                <w:sz w:val="22"/>
                <w:szCs w:val="22"/>
              </w:rPr>
              <w:t>Miejscowość</w:t>
            </w:r>
          </w:p>
        </w:tc>
        <w:tc>
          <w:tcPr>
            <w:tcW w:w="6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C94DBD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b/>
                <w:bCs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b/>
                <w:bCs/>
                <w:sz w:val="22"/>
                <w:szCs w:val="22"/>
              </w:rPr>
              <w:t>Lokalizacja</w:t>
            </w:r>
          </w:p>
        </w:tc>
      </w:tr>
      <w:tr w:rsidR="00214718" w:rsidRPr="004E7133" w14:paraId="125C0BF6" w14:textId="77777777" w:rsidTr="00F83204">
        <w:trPr>
          <w:trHeight w:val="745"/>
        </w:trPr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1D2665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1.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56E86D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Nowy Tomyśl</w:t>
            </w:r>
          </w:p>
          <w:p w14:paraId="3F1F817A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ul. Nowa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70408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 xml:space="preserve">Wśród zabudowy mieszkaniowej jednorodzinnej i wielorodzinnej: </w:t>
            </w:r>
          </w:p>
          <w:p w14:paraId="26227129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plac zabaw</w:t>
            </w:r>
          </w:p>
        </w:tc>
      </w:tr>
      <w:tr w:rsidR="00214718" w:rsidRPr="004E7133" w14:paraId="088997F6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439C94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2.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DACD27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Nowy Tomyśl</w:t>
            </w:r>
          </w:p>
          <w:p w14:paraId="20FD46E2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ul. Świerkowa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50D5E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Wśród zabudowy mieszkaniowej jednorodzinnej:</w:t>
            </w:r>
          </w:p>
          <w:p w14:paraId="042E8AA5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plac zabaw</w:t>
            </w:r>
          </w:p>
        </w:tc>
      </w:tr>
      <w:tr w:rsidR="00214718" w:rsidRPr="004E7133" w14:paraId="082193AC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977ECD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3.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E84E6C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Stary Tomyśl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557CF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Przy ścieżce rowerowej centrum wsi:</w:t>
            </w:r>
          </w:p>
          <w:p w14:paraId="0FD65A1F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plac zabaw</w:t>
            </w:r>
          </w:p>
          <w:p w14:paraId="2D4C1A66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siłownia zewnętrzna</w:t>
            </w:r>
          </w:p>
          <w:p w14:paraId="5B9D8B4D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boiska sportowe</w:t>
            </w:r>
          </w:p>
          <w:p w14:paraId="45F5F76B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infrastruktura turystyczna przy szlakach turystycznych</w:t>
            </w:r>
          </w:p>
        </w:tc>
      </w:tr>
      <w:tr w:rsidR="00214718" w:rsidRPr="004E7133" w14:paraId="16799909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AF21F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4.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97516D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Boruja Kościelna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B84FD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Na placu kościelnym w centrum wsi:</w:t>
            </w:r>
          </w:p>
          <w:p w14:paraId="73C98ED6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plac zabaw</w:t>
            </w:r>
          </w:p>
        </w:tc>
      </w:tr>
      <w:tr w:rsidR="00214718" w:rsidRPr="004E7133" w14:paraId="21C1B038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F0BA52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5.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28C3A4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Boruja Kościelna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63AFB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Przy szkole podstawowej:</w:t>
            </w:r>
          </w:p>
          <w:p w14:paraId="6C715ED6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siłownia zewnętrzna</w:t>
            </w:r>
          </w:p>
          <w:p w14:paraId="545025A9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infrastruktura turystyczna przy szlakach turystycznych</w:t>
            </w:r>
          </w:p>
        </w:tc>
      </w:tr>
      <w:tr w:rsidR="00214718" w:rsidRPr="004E7133" w14:paraId="7758C9F2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92166F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6.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735BBE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Jastrzębsko Stare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36370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Przy ul. Krętej:</w:t>
            </w:r>
          </w:p>
          <w:p w14:paraId="525A8A3E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plac zabaw</w:t>
            </w:r>
          </w:p>
          <w:p w14:paraId="76763C18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siłownia zewnętrzna</w:t>
            </w:r>
          </w:p>
          <w:p w14:paraId="30EC612D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infrastruktura turystyczna przy szlakach turystycznych</w:t>
            </w:r>
          </w:p>
        </w:tc>
      </w:tr>
      <w:tr w:rsidR="00214718" w:rsidRPr="004E7133" w14:paraId="66377EE9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483783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7.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8653F7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Paproć</w:t>
            </w:r>
          </w:p>
          <w:p w14:paraId="194FE720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ul. Poprzeczna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2798A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Przy ul. Poprzecznej:</w:t>
            </w:r>
          </w:p>
          <w:p w14:paraId="41DD69FA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plac zabaw</w:t>
            </w:r>
          </w:p>
        </w:tc>
      </w:tr>
      <w:tr w:rsidR="00214718" w:rsidRPr="004E7133" w14:paraId="79E61AFB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CA621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8.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E38FF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Bukowiec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75F7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 xml:space="preserve">Przy ul.  </w:t>
            </w:r>
            <w:proofErr w:type="spellStart"/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Sątopska</w:t>
            </w:r>
            <w:proofErr w:type="spellEnd"/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 xml:space="preserve"> w lesie:</w:t>
            </w:r>
          </w:p>
          <w:p w14:paraId="39D34AB7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infrastruktura turystyczna przy szlakach turystycznych</w:t>
            </w:r>
          </w:p>
        </w:tc>
      </w:tr>
      <w:tr w:rsidR="00214718" w:rsidRPr="004E7133" w14:paraId="1FB2BB51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A5FA7C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9.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871EB7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Chojniki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2511C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 xml:space="preserve">Na działce nr </w:t>
            </w:r>
            <w:proofErr w:type="spellStart"/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ewid</w:t>
            </w:r>
            <w:proofErr w:type="spellEnd"/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. 28:</w:t>
            </w:r>
          </w:p>
          <w:p w14:paraId="06DE781E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infrastruktura turystyczna przy szlakach turystycznych</w:t>
            </w:r>
          </w:p>
        </w:tc>
      </w:tr>
      <w:tr w:rsidR="00214718" w:rsidRPr="004E7133" w14:paraId="17755327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C8D08B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10.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F52E3B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Grubsko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B36B8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 xml:space="preserve">Na działce nr </w:t>
            </w:r>
            <w:proofErr w:type="spellStart"/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ewid</w:t>
            </w:r>
            <w:proofErr w:type="spellEnd"/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. 151:</w:t>
            </w:r>
          </w:p>
          <w:p w14:paraId="386F0DE8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lastRenderedPageBreak/>
              <w:t>- infrastruktura turystyczna przy szlakach turystycznych</w:t>
            </w:r>
          </w:p>
        </w:tc>
      </w:tr>
      <w:tr w:rsidR="00214718" w:rsidRPr="004E7133" w14:paraId="59DE86A9" w14:textId="77777777" w:rsidTr="00F83204"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03B8CB" w14:textId="77777777" w:rsidR="00214718" w:rsidRPr="004E7133" w:rsidRDefault="00214718" w:rsidP="00F83204">
            <w:pPr>
              <w:suppressLineNumbers/>
              <w:spacing w:before="80" w:after="80"/>
              <w:jc w:val="center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lastRenderedPageBreak/>
              <w:t>11.</w:t>
            </w:r>
          </w:p>
        </w:tc>
        <w:tc>
          <w:tcPr>
            <w:tcW w:w="21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D4EB03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Róża</w:t>
            </w:r>
          </w:p>
        </w:tc>
        <w:tc>
          <w:tcPr>
            <w:tcW w:w="6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88C76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Przy ścieżce rowerowej (droga powiatowa na Wąsowo):</w:t>
            </w:r>
          </w:p>
          <w:p w14:paraId="79415172" w14:textId="77777777" w:rsidR="00214718" w:rsidRPr="004E7133" w:rsidRDefault="00214718" w:rsidP="00F83204">
            <w:pPr>
              <w:suppressLineNumbers/>
              <w:spacing w:before="80" w:after="80"/>
              <w:rPr>
                <w:rFonts w:ascii="Century Gothic" w:eastAsia="Andale Sans UI" w:hAnsi="Century Gothic" w:cs="Times New Roman"/>
                <w:sz w:val="22"/>
                <w:szCs w:val="22"/>
              </w:rPr>
            </w:pPr>
            <w:r w:rsidRPr="004E7133">
              <w:rPr>
                <w:rFonts w:ascii="Century Gothic" w:eastAsia="Andale Sans UI" w:hAnsi="Century Gothic" w:cs="Times New Roman"/>
                <w:sz w:val="22"/>
                <w:szCs w:val="22"/>
              </w:rPr>
              <w:t>- infrastruktura turystyczna przy szlakach turystycznych</w:t>
            </w:r>
          </w:p>
        </w:tc>
      </w:tr>
    </w:tbl>
    <w:p w14:paraId="48E0F229" w14:textId="77777777" w:rsidR="00214718" w:rsidRPr="004E7133" w:rsidRDefault="00214718" w:rsidP="00214718">
      <w:pPr>
        <w:spacing w:line="360" w:lineRule="auto"/>
        <w:jc w:val="center"/>
        <w:rPr>
          <w:rFonts w:ascii="Century Gothic" w:eastAsia="Andale Sans UI" w:hAnsi="Century Gothic" w:cs="Times New Roman"/>
          <w:sz w:val="26"/>
          <w:szCs w:val="26"/>
        </w:rPr>
      </w:pPr>
    </w:p>
    <w:p w14:paraId="3CD55C5B" w14:textId="77777777" w:rsidR="00214718" w:rsidRPr="004E7133" w:rsidRDefault="00214718">
      <w:pPr>
        <w:pStyle w:val="Standard"/>
        <w:rPr>
          <w:rFonts w:ascii="Century Gothic" w:hAnsi="Century Gothic" w:cs="Times New Roman"/>
        </w:rPr>
      </w:pPr>
    </w:p>
    <w:p w14:paraId="2DF43592" w14:textId="7752DB7B" w:rsidR="00214718" w:rsidRPr="004E7133" w:rsidRDefault="00214718" w:rsidP="00214718">
      <w:pPr>
        <w:pStyle w:val="Standard"/>
        <w:rPr>
          <w:rFonts w:ascii="Century Gothic" w:hAnsi="Century Gothic"/>
          <w:b/>
          <w:bCs/>
        </w:rPr>
      </w:pPr>
      <w:r w:rsidRPr="004E7133">
        <w:rPr>
          <w:rFonts w:ascii="Century Gothic" w:hAnsi="Century Gothic"/>
          <w:b/>
          <w:bCs/>
        </w:rPr>
        <w:t>WYKAZ  KOSZY  ULICZNYCH  I POJEMNIKÓW NA  PSIE ODCHODY - REJON</w:t>
      </w:r>
      <w:r w:rsidR="001E4431" w:rsidRPr="004E7133">
        <w:rPr>
          <w:rFonts w:ascii="Century Gothic" w:hAnsi="Century Gothic"/>
          <w:b/>
          <w:bCs/>
        </w:rPr>
        <w:t xml:space="preserve"> I</w:t>
      </w:r>
    </w:p>
    <w:p w14:paraId="0CB7DCF0" w14:textId="77777777" w:rsidR="00214718" w:rsidRPr="004E7133" w:rsidRDefault="00214718" w:rsidP="00214718">
      <w:pPr>
        <w:pStyle w:val="Standard"/>
        <w:jc w:val="center"/>
        <w:rPr>
          <w:rFonts w:ascii="Century Gothic" w:hAnsi="Century Gothic"/>
        </w:rPr>
      </w:pPr>
    </w:p>
    <w:p w14:paraId="26E28B41" w14:textId="77777777" w:rsidR="00214718" w:rsidRPr="004E7133" w:rsidRDefault="00214718" w:rsidP="00214718">
      <w:pPr>
        <w:pStyle w:val="Standard"/>
        <w:jc w:val="center"/>
        <w:rPr>
          <w:rFonts w:ascii="Century Gothic" w:hAnsi="Century Gothic"/>
        </w:rPr>
      </w:pPr>
    </w:p>
    <w:tbl>
      <w:tblPr>
        <w:tblW w:w="66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"/>
        <w:gridCol w:w="2761"/>
        <w:gridCol w:w="3450"/>
      </w:tblGrid>
      <w:tr w:rsidR="00214718" w:rsidRPr="004E7133" w14:paraId="0CF84CA0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504FE" w14:textId="77777777" w:rsidR="00214718" w:rsidRPr="004E7133" w:rsidRDefault="00214718" w:rsidP="00F83204">
            <w:pPr>
              <w:pStyle w:val="TableContents"/>
              <w:rPr>
                <w:rFonts w:ascii="Century Gothic" w:hAnsi="Century Gothic"/>
              </w:rPr>
            </w:pPr>
            <w:proofErr w:type="spellStart"/>
            <w:r w:rsidRPr="004E7133">
              <w:rPr>
                <w:rFonts w:ascii="Century Gothic" w:hAnsi="Century Gothic"/>
              </w:rPr>
              <w:t>Lp</w:t>
            </w:r>
            <w:proofErr w:type="spellEnd"/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D6FF2" w14:textId="77777777" w:rsidR="00214718" w:rsidRPr="004E7133" w:rsidRDefault="00214718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Lokalizacja ulice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C716D" w14:textId="77777777" w:rsidR="00214718" w:rsidRPr="004E7133" w:rsidRDefault="00214718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Ilość koszy istniejących</w:t>
            </w:r>
          </w:p>
        </w:tc>
      </w:tr>
      <w:tr w:rsidR="00214718" w:rsidRPr="004E7133" w14:paraId="7850BE0A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A04A80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6E91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7FF7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15   + 2 </w:t>
            </w:r>
            <w:proofErr w:type="spellStart"/>
            <w:r w:rsidRPr="004E7133">
              <w:rPr>
                <w:rFonts w:ascii="Century Gothic" w:hAnsi="Century Gothic"/>
              </w:rPr>
              <w:t>szt</w:t>
            </w:r>
            <w:proofErr w:type="spellEnd"/>
            <w:r w:rsidRPr="004E7133">
              <w:rPr>
                <w:rFonts w:ascii="Century Gothic" w:hAnsi="Century Gothic"/>
              </w:rPr>
              <w:t xml:space="preserve"> psie odchody</w:t>
            </w:r>
          </w:p>
        </w:tc>
      </w:tr>
      <w:tr w:rsidR="00214718" w:rsidRPr="004E7133" w14:paraId="63CF4201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773D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4538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Mickiewicza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53A0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4 + 1 </w:t>
            </w:r>
            <w:proofErr w:type="spellStart"/>
            <w:r w:rsidRPr="004E7133">
              <w:rPr>
                <w:rFonts w:ascii="Century Gothic" w:hAnsi="Century Gothic"/>
              </w:rPr>
              <w:t>szt</w:t>
            </w:r>
            <w:proofErr w:type="spellEnd"/>
            <w:r w:rsidRPr="004E7133">
              <w:rPr>
                <w:rFonts w:ascii="Century Gothic" w:hAnsi="Century Gothic"/>
              </w:rPr>
              <w:t xml:space="preserve"> – psie odchody</w:t>
            </w:r>
          </w:p>
        </w:tc>
      </w:tr>
      <w:tr w:rsidR="00214718" w:rsidRPr="004E7133" w14:paraId="355A24C6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4142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501D2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Chopina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C381E0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11 + 2 </w:t>
            </w:r>
            <w:proofErr w:type="spellStart"/>
            <w:r w:rsidRPr="004E7133">
              <w:rPr>
                <w:rFonts w:ascii="Century Gothic" w:hAnsi="Century Gothic"/>
              </w:rPr>
              <w:t>szt</w:t>
            </w:r>
            <w:proofErr w:type="spellEnd"/>
            <w:r w:rsidRPr="004E7133">
              <w:rPr>
                <w:rFonts w:ascii="Century Gothic" w:hAnsi="Century Gothic"/>
              </w:rPr>
              <w:t xml:space="preserve"> – psie odchody</w:t>
            </w:r>
          </w:p>
        </w:tc>
      </w:tr>
      <w:tr w:rsidR="00214718" w:rsidRPr="004E7133" w14:paraId="06859E00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1A33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4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F1BF2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Mały deptak przy PKO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FD7C7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4 + 1 </w:t>
            </w:r>
            <w:proofErr w:type="spellStart"/>
            <w:r w:rsidRPr="004E7133">
              <w:rPr>
                <w:rFonts w:ascii="Century Gothic" w:hAnsi="Century Gothic"/>
              </w:rPr>
              <w:t>szt</w:t>
            </w:r>
            <w:proofErr w:type="spellEnd"/>
            <w:r w:rsidRPr="004E7133">
              <w:rPr>
                <w:rFonts w:ascii="Century Gothic" w:hAnsi="Century Gothic"/>
              </w:rPr>
              <w:t xml:space="preserve"> – psie odchody</w:t>
            </w:r>
          </w:p>
        </w:tc>
      </w:tr>
      <w:tr w:rsidR="00214718" w:rsidRPr="004E7133" w14:paraId="34FCB1F4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0B1C0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5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EEA98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Bohaterów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AAFF3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</w:t>
            </w:r>
          </w:p>
        </w:tc>
      </w:tr>
      <w:tr w:rsidR="00214718" w:rsidRPr="004E7133" w14:paraId="086BB92C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3ABB7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6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F6FA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Długa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B7A9D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2  + 1 </w:t>
            </w:r>
            <w:proofErr w:type="spellStart"/>
            <w:r w:rsidRPr="004E7133">
              <w:rPr>
                <w:rFonts w:ascii="Century Gothic" w:hAnsi="Century Gothic"/>
              </w:rPr>
              <w:t>szt</w:t>
            </w:r>
            <w:proofErr w:type="spellEnd"/>
            <w:r w:rsidRPr="004E7133">
              <w:rPr>
                <w:rFonts w:ascii="Century Gothic" w:hAnsi="Century Gothic"/>
              </w:rPr>
              <w:t xml:space="preserve"> – psie odchody</w:t>
            </w:r>
          </w:p>
        </w:tc>
      </w:tr>
      <w:tr w:rsidR="00214718" w:rsidRPr="004E7133" w14:paraId="4E002291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B822F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7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E1D90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Krótka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10B02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67118A2F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B028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8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C8D18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Poznańska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DB76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17  + 1 </w:t>
            </w:r>
            <w:proofErr w:type="spellStart"/>
            <w:r w:rsidRPr="004E7133">
              <w:rPr>
                <w:rFonts w:ascii="Century Gothic" w:hAnsi="Century Gothic"/>
              </w:rPr>
              <w:t>szt</w:t>
            </w:r>
            <w:proofErr w:type="spellEnd"/>
            <w:r w:rsidRPr="004E7133">
              <w:rPr>
                <w:rFonts w:ascii="Century Gothic" w:hAnsi="Century Gothic"/>
              </w:rPr>
              <w:t xml:space="preserve"> – psie odchody</w:t>
            </w:r>
          </w:p>
        </w:tc>
      </w:tr>
      <w:tr w:rsidR="00214718" w:rsidRPr="004E7133" w14:paraId="3420179C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F2DE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9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FCD6E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Kościuszki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8D3BF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7</w:t>
            </w:r>
          </w:p>
        </w:tc>
      </w:tr>
      <w:tr w:rsidR="00214718" w:rsidRPr="004E7133" w14:paraId="3585349E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6919D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10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D1AFD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Olchowa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1256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</w:t>
            </w:r>
          </w:p>
        </w:tc>
      </w:tr>
      <w:tr w:rsidR="00214718" w:rsidRPr="004E7133" w14:paraId="19DEBE27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0547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11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4FC27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Topolowa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A0A02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3B3373C9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1A654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12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C694EC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Ogrodowa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BE240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</w:t>
            </w:r>
          </w:p>
        </w:tc>
      </w:tr>
      <w:tr w:rsidR="00214718" w:rsidRPr="004E7133" w14:paraId="3B5979B8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DCB3F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13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B18F0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Barteckiego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87BFC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4</w:t>
            </w:r>
          </w:p>
        </w:tc>
      </w:tr>
      <w:tr w:rsidR="00214718" w:rsidRPr="004E7133" w14:paraId="31FA3A82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F5564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14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BDD74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Wypoczynkowa -deptak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B9C5C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4</w:t>
            </w:r>
          </w:p>
        </w:tc>
      </w:tr>
      <w:tr w:rsidR="00214718" w:rsidRPr="004E7133" w14:paraId="4969F043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352D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15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DABC3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Jana Pawła II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357BE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64BE6551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3304D3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16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CB4E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Piłsudskiego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48F68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9</w:t>
            </w:r>
          </w:p>
        </w:tc>
      </w:tr>
      <w:tr w:rsidR="00214718" w:rsidRPr="004E7133" w14:paraId="7371F4A8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41BAC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17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742C7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Musiała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9A81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1B03CFE3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3D8B9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18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5E2F9C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Zbąszyńska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55DFF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6</w:t>
            </w:r>
          </w:p>
        </w:tc>
      </w:tr>
      <w:tr w:rsidR="00214718" w:rsidRPr="004E7133" w14:paraId="46D021F0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4AFF8B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19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A6DA8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 Stycznia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DB11B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13</w:t>
            </w:r>
          </w:p>
        </w:tc>
      </w:tr>
      <w:tr w:rsidR="00214718" w:rsidRPr="004E7133" w14:paraId="2652D6F0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2D8D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20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4A198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Park Miejski (Musiała)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80BA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6  + 2 </w:t>
            </w:r>
            <w:proofErr w:type="spellStart"/>
            <w:r w:rsidRPr="004E7133">
              <w:rPr>
                <w:rFonts w:ascii="Century Gothic" w:hAnsi="Century Gothic"/>
              </w:rPr>
              <w:t>szt</w:t>
            </w:r>
            <w:proofErr w:type="spellEnd"/>
            <w:r w:rsidRPr="004E7133">
              <w:rPr>
                <w:rFonts w:ascii="Century Gothic" w:hAnsi="Century Gothic"/>
              </w:rPr>
              <w:t xml:space="preserve"> – psie odchody</w:t>
            </w:r>
          </w:p>
        </w:tc>
      </w:tr>
      <w:tr w:rsidR="00214718" w:rsidRPr="004E7133" w14:paraId="1E8081E9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0C788C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21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97804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Tysiąclecia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DED2B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11</w:t>
            </w:r>
          </w:p>
        </w:tc>
      </w:tr>
      <w:tr w:rsidR="00214718" w:rsidRPr="004E7133" w14:paraId="363C6D0D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0481B7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22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11A8E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Kolejowa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48198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8</w:t>
            </w:r>
          </w:p>
        </w:tc>
      </w:tr>
      <w:tr w:rsidR="00214718" w:rsidRPr="004E7133" w14:paraId="0F30492F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0547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23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5B479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Sienkiewicza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94BDD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12</w:t>
            </w:r>
          </w:p>
        </w:tc>
      </w:tr>
      <w:tr w:rsidR="00214718" w:rsidRPr="004E7133" w14:paraId="1E49EFD4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74592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24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C24A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Park im Feliksa </w:t>
            </w:r>
            <w:proofErr w:type="spellStart"/>
            <w:r w:rsidRPr="004E7133">
              <w:rPr>
                <w:rFonts w:ascii="Century Gothic" w:hAnsi="Century Gothic"/>
              </w:rPr>
              <w:t>Szołdrskiego</w:t>
            </w:r>
            <w:proofErr w:type="spellEnd"/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6D017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20</w:t>
            </w:r>
          </w:p>
        </w:tc>
      </w:tr>
      <w:tr w:rsidR="00214718" w:rsidRPr="004E7133" w14:paraId="2A159C32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259F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25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1B97C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Szpitalna - osiedle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5ADB3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56BD9EE6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600C9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lastRenderedPageBreak/>
              <w:t>26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8D198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Wiatrakowa (Zbąszyńska)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DA55D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</w:t>
            </w:r>
          </w:p>
        </w:tc>
      </w:tr>
      <w:tr w:rsidR="00214718" w:rsidRPr="004E7133" w14:paraId="56D8C4F1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5CDA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27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F28F3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Wierzbowa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2F5B3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</w:t>
            </w:r>
          </w:p>
        </w:tc>
      </w:tr>
      <w:tr w:rsidR="00214718" w:rsidRPr="004E7133" w14:paraId="2971B098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8477D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28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B5C8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Dworcowy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88F62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</w:t>
            </w:r>
          </w:p>
        </w:tc>
      </w:tr>
      <w:tr w:rsidR="00214718" w:rsidRPr="004E7133" w14:paraId="064236FB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072C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29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0725F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Kanałowa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068D4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3952CFB4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3E3DF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30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9ADB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Komunalna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92450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5</w:t>
            </w:r>
          </w:p>
        </w:tc>
      </w:tr>
      <w:tr w:rsidR="00214718" w:rsidRPr="004E7133" w14:paraId="5BD7A36A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70089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31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C60EE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Witosa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F908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12E5B6AA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511C4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32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77A80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Nowa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13425D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7  + 1 </w:t>
            </w:r>
            <w:proofErr w:type="spellStart"/>
            <w:r w:rsidRPr="004E7133">
              <w:rPr>
                <w:rFonts w:ascii="Century Gothic" w:hAnsi="Century Gothic"/>
              </w:rPr>
              <w:t>szt</w:t>
            </w:r>
            <w:proofErr w:type="spellEnd"/>
            <w:r w:rsidRPr="004E7133">
              <w:rPr>
                <w:rFonts w:ascii="Century Gothic" w:hAnsi="Century Gothic"/>
              </w:rPr>
              <w:t xml:space="preserve"> – psie odchody</w:t>
            </w:r>
          </w:p>
        </w:tc>
      </w:tr>
      <w:tr w:rsidR="00214718" w:rsidRPr="004E7133" w14:paraId="48ECD97D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D592C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33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2B66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Ścieżka rowerowa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CDAA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10</w:t>
            </w:r>
          </w:p>
        </w:tc>
      </w:tr>
      <w:tr w:rsidR="00214718" w:rsidRPr="004E7133" w14:paraId="19728107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0595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34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F4827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Przy Urzędzie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FBDD7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13CBFC0A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CAB8E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35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E416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Śniadeckich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FC59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7F27454D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0B88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36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3723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ul. Norwida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41DF7B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</w:t>
            </w:r>
          </w:p>
        </w:tc>
      </w:tr>
      <w:tr w:rsidR="00214718" w:rsidRPr="004E7133" w14:paraId="4AAC775C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A9016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37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6723C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ul. Ślósarskiego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9444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</w:t>
            </w:r>
          </w:p>
        </w:tc>
      </w:tr>
      <w:tr w:rsidR="00214718" w:rsidRPr="004E7133" w14:paraId="2152E2D6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BE71A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38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DB2C1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Broniewskiego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F5595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</w:t>
            </w:r>
          </w:p>
        </w:tc>
      </w:tr>
      <w:tr w:rsidR="00214718" w:rsidRPr="004E7133" w14:paraId="598AC743" w14:textId="77777777" w:rsidTr="004E7133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4FDF2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49</w:t>
            </w:r>
          </w:p>
        </w:tc>
        <w:tc>
          <w:tcPr>
            <w:tcW w:w="27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EDAFF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tzw. stary zieleniak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43750" w14:textId="77777777" w:rsidR="00214718" w:rsidRPr="004E7133" w:rsidRDefault="00214718" w:rsidP="00F83204">
            <w:pPr>
              <w:pStyle w:val="TableContents"/>
              <w:jc w:val="center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</w:t>
            </w:r>
          </w:p>
        </w:tc>
      </w:tr>
    </w:tbl>
    <w:p w14:paraId="3C0B2EF4" w14:textId="77777777" w:rsidR="00214718" w:rsidRPr="004E7133" w:rsidRDefault="00214718" w:rsidP="00214718">
      <w:pPr>
        <w:pStyle w:val="Standard"/>
        <w:jc w:val="center"/>
        <w:rPr>
          <w:rFonts w:ascii="Century Gothic" w:hAnsi="Century Gothic"/>
        </w:rPr>
      </w:pPr>
    </w:p>
    <w:p w14:paraId="141529C6" w14:textId="77777777" w:rsidR="00214718" w:rsidRPr="004E7133" w:rsidRDefault="00214718" w:rsidP="00214718">
      <w:pPr>
        <w:pStyle w:val="Standard"/>
        <w:rPr>
          <w:rFonts w:ascii="Century Gothic" w:hAnsi="Century Gothic"/>
        </w:rPr>
      </w:pPr>
    </w:p>
    <w:p w14:paraId="0AF05053" w14:textId="326B7004" w:rsidR="00214718" w:rsidRPr="004E7133" w:rsidRDefault="00214718" w:rsidP="00214718">
      <w:pPr>
        <w:pStyle w:val="Standard"/>
        <w:rPr>
          <w:rFonts w:ascii="Century Gothic" w:hAnsi="Century Gothic"/>
        </w:rPr>
      </w:pPr>
      <w:r w:rsidRPr="004E7133">
        <w:rPr>
          <w:rFonts w:ascii="Century Gothic" w:hAnsi="Century Gothic"/>
        </w:rPr>
        <w:t>RAZEM:  203 szt. koszy ulicznych oraz 11 szt. pojemników na psie odchody</w:t>
      </w:r>
    </w:p>
    <w:p w14:paraId="404626E4" w14:textId="77777777" w:rsidR="00214718" w:rsidRPr="004E7133" w:rsidRDefault="00214718" w:rsidP="00214718">
      <w:pPr>
        <w:pStyle w:val="Standard"/>
        <w:rPr>
          <w:rFonts w:ascii="Century Gothic" w:hAnsi="Century Gothic"/>
        </w:rPr>
      </w:pPr>
    </w:p>
    <w:p w14:paraId="5E4ECF25" w14:textId="77777777" w:rsidR="00214718" w:rsidRPr="004E7133" w:rsidRDefault="00214718" w:rsidP="00214718">
      <w:pPr>
        <w:pStyle w:val="Standard"/>
        <w:rPr>
          <w:rFonts w:ascii="Century Gothic" w:hAnsi="Century Gothic"/>
        </w:rPr>
      </w:pPr>
      <w:r w:rsidRPr="004E7133">
        <w:rPr>
          <w:rFonts w:ascii="Century Gothic" w:hAnsi="Century Gothic"/>
        </w:rPr>
        <w:t>Planuje się zwiększenie ilości koszy ulicznych o około 30 szt. w okresie obowiązywania umowy oraz stacji na psie odchody o około 10 szt.</w:t>
      </w:r>
    </w:p>
    <w:p w14:paraId="07183480" w14:textId="77777777" w:rsidR="004E7133" w:rsidRDefault="004E7133">
      <w:pPr>
        <w:pStyle w:val="Standard"/>
        <w:rPr>
          <w:rFonts w:ascii="Century Gothic" w:hAnsi="Century Gothic" w:cs="Times New Roman"/>
        </w:rPr>
      </w:pPr>
    </w:p>
    <w:p w14:paraId="6B80F149" w14:textId="77777777" w:rsidR="004E7133" w:rsidRPr="004E7133" w:rsidRDefault="004E7133">
      <w:pPr>
        <w:pStyle w:val="Standard"/>
        <w:rPr>
          <w:rFonts w:ascii="Century Gothic" w:hAnsi="Century Gothic" w:cs="Times New Roman"/>
        </w:rPr>
      </w:pPr>
    </w:p>
    <w:p w14:paraId="2B6520F5" w14:textId="77777777" w:rsidR="001E4431" w:rsidRPr="004E7133" w:rsidRDefault="001E4431" w:rsidP="001E4431">
      <w:pPr>
        <w:pStyle w:val="Standard"/>
        <w:jc w:val="center"/>
        <w:rPr>
          <w:rFonts w:ascii="Century Gothic" w:hAnsi="Century Gothic"/>
          <w:b/>
          <w:bCs/>
        </w:rPr>
      </w:pPr>
      <w:r w:rsidRPr="004E7133">
        <w:rPr>
          <w:rFonts w:ascii="Century Gothic" w:hAnsi="Century Gothic"/>
          <w:b/>
          <w:bCs/>
        </w:rPr>
        <w:t>IMPREZY KULTURALNE I OKOLICZNOŚCIOWE ODBYWAJĄCE SIĘ</w:t>
      </w:r>
    </w:p>
    <w:p w14:paraId="61AE13B2" w14:textId="77777777" w:rsidR="001E4431" w:rsidRPr="004E7133" w:rsidRDefault="001E4431" w:rsidP="001E4431">
      <w:pPr>
        <w:pStyle w:val="Standard"/>
        <w:jc w:val="center"/>
        <w:rPr>
          <w:rFonts w:ascii="Century Gothic" w:hAnsi="Century Gothic"/>
          <w:b/>
          <w:bCs/>
        </w:rPr>
      </w:pPr>
      <w:r w:rsidRPr="004E7133">
        <w:rPr>
          <w:rFonts w:ascii="Century Gothic" w:hAnsi="Century Gothic"/>
          <w:b/>
          <w:bCs/>
        </w:rPr>
        <w:t>NA TERENIE MIASTA NOWY TOMYŚL</w:t>
      </w:r>
    </w:p>
    <w:p w14:paraId="6E367272" w14:textId="77777777" w:rsidR="001E4431" w:rsidRPr="004E7133" w:rsidRDefault="001E4431" w:rsidP="001E4431">
      <w:pPr>
        <w:pStyle w:val="Standard"/>
        <w:rPr>
          <w:rFonts w:ascii="Century Gothic" w:hAnsi="Century Gothic"/>
          <w:b/>
          <w:bCs/>
        </w:rPr>
      </w:pPr>
    </w:p>
    <w:p w14:paraId="39D17700" w14:textId="77777777" w:rsidR="001E4431" w:rsidRPr="004E7133" w:rsidRDefault="001E4431" w:rsidP="001E4431">
      <w:pPr>
        <w:pStyle w:val="Standard"/>
        <w:jc w:val="center"/>
        <w:rPr>
          <w:rFonts w:ascii="Century Gothic" w:eastAsia="Lucida Sans Unicode" w:hAnsi="Century Gothic" w:cs="Mangal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5"/>
        <w:gridCol w:w="3795"/>
        <w:gridCol w:w="3975"/>
      </w:tblGrid>
      <w:tr w:rsidR="001E4431" w:rsidRPr="004E7133" w14:paraId="37355142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F10F2" w14:textId="77777777" w:rsidR="001E4431" w:rsidRPr="004E7133" w:rsidRDefault="001E4431" w:rsidP="00F83204">
            <w:pPr>
              <w:pStyle w:val="TableContents"/>
              <w:jc w:val="center"/>
              <w:rPr>
                <w:rFonts w:ascii="Century Gothic" w:hAnsi="Century Gothic"/>
                <w:b/>
                <w:bCs/>
              </w:rPr>
            </w:pPr>
            <w:r w:rsidRPr="004E7133">
              <w:rPr>
                <w:rFonts w:ascii="Century Gothic" w:hAnsi="Century Gothic"/>
                <w:b/>
                <w:bCs/>
              </w:rPr>
              <w:t>Data</w:t>
            </w: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C9D481" w14:textId="77777777" w:rsidR="001E4431" w:rsidRPr="004E7133" w:rsidRDefault="001E4431" w:rsidP="00F83204">
            <w:pPr>
              <w:pStyle w:val="TableContents"/>
              <w:jc w:val="center"/>
              <w:rPr>
                <w:rFonts w:ascii="Century Gothic" w:hAnsi="Century Gothic"/>
                <w:b/>
                <w:bCs/>
              </w:rPr>
            </w:pPr>
            <w:r w:rsidRPr="004E7133">
              <w:rPr>
                <w:rFonts w:ascii="Century Gothic" w:hAnsi="Century Gothic"/>
                <w:b/>
                <w:bCs/>
              </w:rPr>
              <w:t>Nazwa imprezy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A225E" w14:textId="77777777" w:rsidR="001E4431" w:rsidRPr="004E7133" w:rsidRDefault="001E4431" w:rsidP="00F83204">
            <w:pPr>
              <w:pStyle w:val="TableContents"/>
              <w:jc w:val="center"/>
              <w:rPr>
                <w:rFonts w:ascii="Century Gothic" w:hAnsi="Century Gothic"/>
                <w:b/>
                <w:bCs/>
              </w:rPr>
            </w:pPr>
            <w:r w:rsidRPr="004E7133">
              <w:rPr>
                <w:rFonts w:ascii="Century Gothic" w:hAnsi="Century Gothic"/>
                <w:b/>
                <w:bCs/>
              </w:rPr>
              <w:t>lokalizacja</w:t>
            </w:r>
          </w:p>
        </w:tc>
      </w:tr>
      <w:tr w:rsidR="001E4431" w:rsidRPr="004E7133" w14:paraId="3AC4AE72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B140A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73BC8CE9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31.12-01.01</w:t>
            </w:r>
          </w:p>
          <w:p w14:paraId="2376B936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C1C1E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11BF7A07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Nowy Rok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90AD3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4AE127E7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</w:t>
            </w:r>
          </w:p>
        </w:tc>
      </w:tr>
      <w:tr w:rsidR="001E4431" w:rsidRPr="004E7133" w14:paraId="0AD8C554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529FA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12081824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27.01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2D905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2B9C7AA5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Wyzwolenie Nowego Tomyśla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9E003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 pl. Chopina</w:t>
            </w:r>
          </w:p>
          <w:p w14:paraId="54B3A549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cmentarz komunalny</w:t>
            </w:r>
          </w:p>
        </w:tc>
      </w:tr>
      <w:tr w:rsidR="001E4431" w:rsidRPr="004E7133" w14:paraId="0DAD9C79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6D8E5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3C8B9791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03.05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26F5D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59B72CE2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Rocznica konstytucji 3-go Maja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1BBBB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6BCBE8C5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</w:t>
            </w:r>
          </w:p>
          <w:p w14:paraId="08ADC6BB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Chopina</w:t>
            </w:r>
          </w:p>
        </w:tc>
      </w:tr>
      <w:tr w:rsidR="001E4431" w:rsidRPr="004E7133" w14:paraId="130796FB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88BB2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57F41F47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08.05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0CB0C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5B5A668C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Zakończenie II wojny światowej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CE4DF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0D851AF4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</w:t>
            </w:r>
          </w:p>
          <w:p w14:paraId="4667B13F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</w:tc>
      </w:tr>
      <w:tr w:rsidR="001E4431" w:rsidRPr="004E7133" w14:paraId="6FAA77DD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7CD8A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68D4DD01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maj -1 dzień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2F6034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Majówka z Burmistrzem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A99DC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</w:t>
            </w:r>
          </w:p>
          <w:p w14:paraId="153D6723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</w:tc>
      </w:tr>
      <w:tr w:rsidR="001E4431" w:rsidRPr="004E7133" w14:paraId="5B990B7B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5446E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1FDF2693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czerwiec – 2 dni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79D8F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40C44DB7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Powitanie lata + festyn postaw</w:t>
            </w:r>
          </w:p>
          <w:p w14:paraId="45E64C5B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na rodzinę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C27F6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0065C73C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 + stadion</w:t>
            </w:r>
          </w:p>
        </w:tc>
      </w:tr>
      <w:tr w:rsidR="001E4431" w:rsidRPr="004E7133" w14:paraId="1B039A5C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A60DA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3B425407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15.08.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E594C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27D4A0C3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Dzień Wojska Polskiego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81EE6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55363106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</w:t>
            </w:r>
          </w:p>
        </w:tc>
      </w:tr>
      <w:tr w:rsidR="001E4431" w:rsidRPr="004E7133" w14:paraId="547514E5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57377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276B9757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wrzesień - 3 dni</w:t>
            </w:r>
          </w:p>
          <w:p w14:paraId="6599A8DD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52F01255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C1DDE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0912C96F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Jarmark  </w:t>
            </w:r>
            <w:proofErr w:type="spellStart"/>
            <w:r w:rsidRPr="004E7133">
              <w:rPr>
                <w:rFonts w:ascii="Century Gothic" w:hAnsi="Century Gothic"/>
              </w:rPr>
              <w:t>Chmielo</w:t>
            </w:r>
            <w:proofErr w:type="spellEnd"/>
            <w:r w:rsidRPr="004E7133">
              <w:rPr>
                <w:rFonts w:ascii="Century Gothic" w:hAnsi="Century Gothic"/>
              </w:rPr>
              <w:t xml:space="preserve"> Wikliniarski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65D80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44FDB77D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Rejon I – miasto</w:t>
            </w:r>
          </w:p>
        </w:tc>
      </w:tr>
      <w:tr w:rsidR="001E4431" w:rsidRPr="004E7133" w14:paraId="70647BD3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F70E8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wrzesień – 1 dzień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B3459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Festyn ekologiczny związany z segregacją śmieci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3F96C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Rejon I – miasto</w:t>
            </w:r>
          </w:p>
        </w:tc>
      </w:tr>
      <w:tr w:rsidR="001E4431" w:rsidRPr="004E7133" w14:paraId="31A278A5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EF3474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48BC2812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01.09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5A23E3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1E1FA424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Rocznica wybuchu  II wojny światowej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8C97A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03862358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Rejon I – miasto</w:t>
            </w:r>
          </w:p>
          <w:p w14:paraId="4C068829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</w:tc>
      </w:tr>
      <w:tr w:rsidR="001E4431" w:rsidRPr="004E7133" w14:paraId="7005DA14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B0D0F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7A30DE59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11.11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EFDBC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02E8E373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Odzyskanie Niepodległości</w:t>
            </w: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A7790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  <w:p w14:paraId="7E799F69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pl. Niepodległości</w:t>
            </w:r>
          </w:p>
          <w:p w14:paraId="1AE576A8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</w:tc>
      </w:tr>
      <w:tr w:rsidR="001E4431" w:rsidRPr="004E7133" w14:paraId="62899955" w14:textId="77777777" w:rsidTr="00F83204">
        <w:tblPrEx>
          <w:tblCellMar>
            <w:top w:w="0" w:type="dxa"/>
            <w:bottom w:w="0" w:type="dxa"/>
          </w:tblCellMar>
        </w:tblPrEx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C234F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27.12  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352DC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 xml:space="preserve"> Powstanie Wielkopolskie</w:t>
            </w:r>
          </w:p>
          <w:p w14:paraId="5DFE8E7F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</w:p>
        </w:tc>
        <w:tc>
          <w:tcPr>
            <w:tcW w:w="3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D9068" w14:textId="77777777" w:rsidR="001E4431" w:rsidRPr="004E7133" w:rsidRDefault="001E4431" w:rsidP="00F83204">
            <w:pPr>
              <w:pStyle w:val="TableContents"/>
              <w:rPr>
                <w:rFonts w:ascii="Century Gothic" w:hAnsi="Century Gothic"/>
              </w:rPr>
            </w:pPr>
            <w:r w:rsidRPr="004E7133">
              <w:rPr>
                <w:rFonts w:ascii="Century Gothic" w:hAnsi="Century Gothic"/>
              </w:rPr>
              <w:t>Rejon I – miasto</w:t>
            </w:r>
          </w:p>
        </w:tc>
      </w:tr>
    </w:tbl>
    <w:p w14:paraId="53CC2A85" w14:textId="77777777" w:rsidR="001E4431" w:rsidRPr="004E7133" w:rsidRDefault="001E4431" w:rsidP="001E4431">
      <w:pPr>
        <w:pStyle w:val="Standard"/>
        <w:rPr>
          <w:rFonts w:ascii="Century Gothic" w:eastAsia="Lucida Sans Unicode" w:hAnsi="Century Gothic" w:cs="Mangal"/>
        </w:rPr>
      </w:pPr>
    </w:p>
    <w:p w14:paraId="5A880595" w14:textId="77777777" w:rsidR="001E4431" w:rsidRPr="004E7133" w:rsidRDefault="001E4431" w:rsidP="001E4431">
      <w:pPr>
        <w:pStyle w:val="Standard"/>
        <w:rPr>
          <w:rFonts w:ascii="Century Gothic" w:eastAsia="Lucida Sans Unicode" w:hAnsi="Century Gothic" w:cs="Mangal"/>
        </w:rPr>
      </w:pPr>
    </w:p>
    <w:p w14:paraId="2F4B1A18" w14:textId="77777777" w:rsidR="001E4431" w:rsidRPr="004E7133" w:rsidRDefault="001E4431" w:rsidP="001E4431">
      <w:pPr>
        <w:pStyle w:val="Standard"/>
        <w:rPr>
          <w:rFonts w:ascii="Century Gothic" w:hAnsi="Century Gothic"/>
        </w:rPr>
      </w:pPr>
      <w:r w:rsidRPr="004E7133">
        <w:rPr>
          <w:rFonts w:ascii="Century Gothic" w:eastAsia="Lucida Sans Unicode" w:hAnsi="Century Gothic" w:cs="Mangal"/>
        </w:rPr>
        <w:t>Należy uwzględnić w obliczaniu ceny za wykonanie usługi sprzątania 5 nieprzewidzianych dodatkowo jednodniowych imprez.</w:t>
      </w:r>
    </w:p>
    <w:p w14:paraId="1F5F7055" w14:textId="77777777" w:rsidR="001E4431" w:rsidRPr="004E7133" w:rsidRDefault="001E4431">
      <w:pPr>
        <w:pStyle w:val="Standard"/>
        <w:rPr>
          <w:rFonts w:ascii="Century Gothic" w:hAnsi="Century Gothic" w:cs="Times New Roman"/>
        </w:rPr>
      </w:pPr>
    </w:p>
    <w:sectPr w:rsidR="001E4431" w:rsidRPr="004E7133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F0812" w14:textId="77777777" w:rsidR="002D4E62" w:rsidRDefault="002D4E62">
      <w:r>
        <w:separator/>
      </w:r>
    </w:p>
  </w:endnote>
  <w:endnote w:type="continuationSeparator" w:id="0">
    <w:p w14:paraId="73C31621" w14:textId="77777777" w:rsidR="002D4E62" w:rsidRDefault="002D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062DB" w14:textId="77777777" w:rsidR="002D4E62" w:rsidRDefault="002D4E62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| </w:t>
    </w:r>
    <w:r>
      <w:rPr>
        <w:color w:val="7F7F7F"/>
        <w:spacing w:val="60"/>
      </w:rPr>
      <w:t>Strona</w:t>
    </w:r>
  </w:p>
  <w:p w14:paraId="487D6817" w14:textId="77777777" w:rsidR="002D4E62" w:rsidRDefault="002D4E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6F8CE" w14:textId="77777777" w:rsidR="002D4E62" w:rsidRDefault="002D4E62">
      <w:r>
        <w:rPr>
          <w:color w:val="000000"/>
        </w:rPr>
        <w:separator/>
      </w:r>
    </w:p>
  </w:footnote>
  <w:footnote w:type="continuationSeparator" w:id="0">
    <w:p w14:paraId="42D40502" w14:textId="77777777" w:rsidR="002D4E62" w:rsidRDefault="002D4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16C6B"/>
    <w:multiLevelType w:val="multilevel"/>
    <w:tmpl w:val="11B6F4D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86545C9"/>
    <w:multiLevelType w:val="multilevel"/>
    <w:tmpl w:val="D46EF8F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A0E608C"/>
    <w:multiLevelType w:val="multilevel"/>
    <w:tmpl w:val="580C5C5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C2C20B0"/>
    <w:multiLevelType w:val="multilevel"/>
    <w:tmpl w:val="8F74D44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3E741CD"/>
    <w:multiLevelType w:val="multilevel"/>
    <w:tmpl w:val="52A63D6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1F790C3B"/>
    <w:multiLevelType w:val="multilevel"/>
    <w:tmpl w:val="D138F49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252C3A52"/>
    <w:multiLevelType w:val="multilevel"/>
    <w:tmpl w:val="46323AB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68569B6"/>
    <w:multiLevelType w:val="multilevel"/>
    <w:tmpl w:val="6A64E24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36CB538A"/>
    <w:multiLevelType w:val="multilevel"/>
    <w:tmpl w:val="5BA65B7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38961C76"/>
    <w:multiLevelType w:val="multilevel"/>
    <w:tmpl w:val="34343F8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3A4B153A"/>
    <w:multiLevelType w:val="multilevel"/>
    <w:tmpl w:val="0AF2353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50BD174A"/>
    <w:multiLevelType w:val="multilevel"/>
    <w:tmpl w:val="49D26E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661F0CDC"/>
    <w:multiLevelType w:val="multilevel"/>
    <w:tmpl w:val="21A62C8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67B00F91"/>
    <w:multiLevelType w:val="multilevel"/>
    <w:tmpl w:val="A20E6BF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6BC118D7"/>
    <w:multiLevelType w:val="multilevel"/>
    <w:tmpl w:val="654C7A9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75CC6FA4"/>
    <w:multiLevelType w:val="multilevel"/>
    <w:tmpl w:val="559493A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82746514">
    <w:abstractNumId w:val="8"/>
  </w:num>
  <w:num w:numId="2" w16cid:durableId="1426417680">
    <w:abstractNumId w:val="5"/>
  </w:num>
  <w:num w:numId="3" w16cid:durableId="1915817111">
    <w:abstractNumId w:val="4"/>
  </w:num>
  <w:num w:numId="4" w16cid:durableId="983584591">
    <w:abstractNumId w:val="9"/>
  </w:num>
  <w:num w:numId="5" w16cid:durableId="1183782370">
    <w:abstractNumId w:val="10"/>
  </w:num>
  <w:num w:numId="6" w16cid:durableId="604195165">
    <w:abstractNumId w:val="1"/>
  </w:num>
  <w:num w:numId="7" w16cid:durableId="1388649324">
    <w:abstractNumId w:val="12"/>
  </w:num>
  <w:num w:numId="8" w16cid:durableId="933706104">
    <w:abstractNumId w:val="3"/>
  </w:num>
  <w:num w:numId="9" w16cid:durableId="1146356665">
    <w:abstractNumId w:val="13"/>
  </w:num>
  <w:num w:numId="10" w16cid:durableId="905334716">
    <w:abstractNumId w:val="0"/>
  </w:num>
  <w:num w:numId="11" w16cid:durableId="533494429">
    <w:abstractNumId w:val="7"/>
  </w:num>
  <w:num w:numId="12" w16cid:durableId="270211557">
    <w:abstractNumId w:val="14"/>
  </w:num>
  <w:num w:numId="13" w16cid:durableId="209731450">
    <w:abstractNumId w:val="15"/>
  </w:num>
  <w:num w:numId="14" w16cid:durableId="1653941975">
    <w:abstractNumId w:val="11"/>
  </w:num>
  <w:num w:numId="15" w16cid:durableId="1835294901">
    <w:abstractNumId w:val="6"/>
  </w:num>
  <w:num w:numId="16" w16cid:durableId="602491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75AF2"/>
    <w:rsid w:val="001E4431"/>
    <w:rsid w:val="00214718"/>
    <w:rsid w:val="002D4E62"/>
    <w:rsid w:val="0044747B"/>
    <w:rsid w:val="004E7133"/>
    <w:rsid w:val="00D71C43"/>
    <w:rsid w:val="00E75AF2"/>
    <w:rsid w:val="00FC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254C"/>
  <w15:docId w15:val="{C88FDF29-2E02-4D4E-A8B5-9A5712DB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ascii="Arial" w:eastAsia="Lucida Sans Unicode" w:hAnsi="Arial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911B003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911B0036</Template>
  <TotalTime>2</TotalTime>
  <Pages>17</Pages>
  <Words>4096</Words>
  <Characters>24581</Characters>
  <Application>Microsoft Office Word</Application>
  <DocSecurity>0</DocSecurity>
  <Lines>204</Lines>
  <Paragraphs>57</Paragraphs>
  <ScaleCrop>false</ScaleCrop>
  <Company/>
  <LinksUpToDate>false</LinksUpToDate>
  <CharactersWithSpaces>28620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Orwat-Jankowiak</dc:creator>
  <cp:lastModifiedBy>Rafał Kornosz</cp:lastModifiedBy>
  <cp:revision>4</cp:revision>
  <cp:lastPrinted>2024-09-10T09:46:00Z</cp:lastPrinted>
  <dcterms:created xsi:type="dcterms:W3CDTF">2024-10-14T07:48:00Z</dcterms:created>
  <dcterms:modified xsi:type="dcterms:W3CDTF">2024-10-14T07:50:00Z</dcterms:modified>
</cp:coreProperties>
</file>